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B24FF" w:rsidRPr="00F74982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5A26E6">
        <w:trPr>
          <w:cantSplit/>
        </w:trPr>
        <w:tc>
          <w:tcPr>
            <w:tcW w:w="794" w:type="dxa"/>
          </w:tcPr>
          <w:p w:rsidR="00847B11" w:rsidRPr="00F7498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847B11" w:rsidRPr="00F74982" w:rsidRDefault="008A1EC0" w:rsidP="00776D30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</w:t>
            </w:r>
            <w:r w:rsidR="00C45620" w:rsidRPr="00F74982">
              <w:rPr>
                <w:rFonts w:ascii="Calibri" w:hAnsi="Calibri" w:cs="B Yagut" w:hint="cs"/>
                <w:b/>
                <w:rtl/>
              </w:rPr>
              <w:t xml:space="preserve">: </w:t>
            </w:r>
            <w:r w:rsidR="005A26E6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  <w:vAlign w:val="center"/>
          </w:tcPr>
          <w:p w:rsidR="00872B77" w:rsidRPr="00F7498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76D30" w:rsidRPr="00F74982" w:rsidRDefault="005A26E6" w:rsidP="005A26E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كميت فاضلاب بيمارستاني با پارامتر .......................................... بيان مي‌شود.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مصرف ماهانه آب بیمارستان 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>سرانه توليد فاضلاب به ازاي هر تخت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تولید ماهانه فاضلاب بیمارستان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دبی خروجی از فاضلاب بیمارستان</w:t>
            </w:r>
          </w:p>
        </w:tc>
      </w:tr>
      <w:tr w:rsidR="00B93860" w:rsidRPr="00F74982" w:rsidTr="005A26E6">
        <w:trPr>
          <w:cantSplit/>
        </w:trPr>
        <w:tc>
          <w:tcPr>
            <w:tcW w:w="794" w:type="dxa"/>
          </w:tcPr>
          <w:p w:rsidR="00B93860" w:rsidRPr="00F7498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B93860" w:rsidRPr="00F7498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847B11" w:rsidRPr="00F74982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5A26E6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  <w:vAlign w:val="center"/>
          </w:tcPr>
          <w:p w:rsidR="00DA6CEC" w:rsidRPr="00F7498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DA6CEC" w:rsidRPr="00F74982" w:rsidRDefault="005A26E6" w:rsidP="005A26E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تخليه كنترل نشده مايعات خطرناک به درون فاضلابرو باعث بروز کدام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مشكلات زير مي‌شود: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آسيب رساندن به تأسيسات شبكه جمع‌آوري و تصفيه‌خانه فاضلاب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اختلال در فرايندهاي تصفيه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lang w:bidi="fa-IR"/>
              </w:rPr>
              <w:t>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فاضلاب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آلودگي محيط ‌زيست و تهديد سلامت محيط و جامعه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A26E6" w:rsidRPr="00933636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تمام موارد</w:t>
            </w:r>
          </w:p>
        </w:tc>
      </w:tr>
      <w:tr w:rsidR="00A83656" w:rsidRPr="00F74982" w:rsidTr="005A26E6">
        <w:trPr>
          <w:cantSplit/>
        </w:trPr>
        <w:tc>
          <w:tcPr>
            <w:tcW w:w="794" w:type="dxa"/>
          </w:tcPr>
          <w:p w:rsidR="00A83656" w:rsidRPr="00F7498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5A26E6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  <w:vAlign w:val="center"/>
          </w:tcPr>
          <w:p w:rsidR="00DA6CEC" w:rsidRPr="00F7498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DA6CEC" w:rsidRPr="00F74982" w:rsidRDefault="005A26E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 صورت بالا بودن فاکتورها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آلا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فاضلاب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، شرط اتصال به س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ستم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تصف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خانه شهر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کدام است؟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شرطی مقرر نگردیده است. 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بر اساس توافقنامه محیط زیسن و بهداشت و درمان فاضلاب بیمارستان همانند فاضلاب خانگی است. 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A26E6" w:rsidRPr="00933636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انجام پیش تصفیه تا حد پذیرش به تصفیه خانه های خانگی</w:t>
            </w:r>
          </w:p>
        </w:tc>
      </w:tr>
      <w:tr w:rsidR="00F74982" w:rsidRPr="00F74982" w:rsidTr="005A26E6">
        <w:trPr>
          <w:cantSplit/>
        </w:trPr>
        <w:tc>
          <w:tcPr>
            <w:tcW w:w="794" w:type="dxa"/>
          </w:tcPr>
          <w:p w:rsidR="005A26E6" w:rsidRPr="00F74982" w:rsidRDefault="005A26E6" w:rsidP="005A26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A26E6" w:rsidRPr="00F74982" w:rsidRDefault="005A26E6" w:rsidP="005A26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A26E6" w:rsidRPr="00F74982" w:rsidRDefault="005A26E6" w:rsidP="005A26E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نبودن مواد سیتوتوکسیک</w:t>
            </w:r>
          </w:p>
        </w:tc>
      </w:tr>
      <w:tr w:rsidR="00A83656" w:rsidRPr="00F74982" w:rsidTr="005A26E6">
        <w:trPr>
          <w:cantSplit/>
        </w:trPr>
        <w:tc>
          <w:tcPr>
            <w:tcW w:w="794" w:type="dxa"/>
          </w:tcPr>
          <w:p w:rsidR="00A83656" w:rsidRPr="00F7498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A83656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C007B1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C007B1">
        <w:trPr>
          <w:cantSplit/>
        </w:trPr>
        <w:tc>
          <w:tcPr>
            <w:tcW w:w="794" w:type="dxa"/>
            <w:vAlign w:val="center"/>
          </w:tcPr>
          <w:p w:rsidR="00DA6CEC" w:rsidRPr="00F7498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DA6CEC" w:rsidRPr="00F74982" w:rsidRDefault="00C007B1" w:rsidP="00CF2D1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حد مجاز </w:t>
            </w:r>
            <w:r w:rsidRPr="00F74982">
              <w:rPr>
                <w:rStyle w:val="StyleComplexNazanin"/>
                <w:rFonts w:asciiTheme="majorBidi" w:hAnsiTheme="majorBidi" w:cs="B Nazanin"/>
                <w:lang w:bidi="fa-IR"/>
              </w:rPr>
              <w:t>COD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و  </w:t>
            </w:r>
            <w:r w:rsidRPr="00F74982">
              <w:rPr>
                <w:rStyle w:val="StyleComplexNazanin"/>
                <w:rFonts w:asciiTheme="majorBidi" w:hAnsiTheme="majorBidi" w:cs="B Nazanin"/>
                <w:lang w:bidi="fa-IR"/>
              </w:rPr>
              <w:t>BOD 5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فاضلاب قابل اتصال به شبکه فاضلاب شهر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بترت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چقدر است ؟</w:t>
            </w:r>
          </w:p>
        </w:tc>
      </w:tr>
      <w:tr w:rsidR="00F74982" w:rsidRPr="00F74982" w:rsidTr="00C007B1">
        <w:trPr>
          <w:cantSplit/>
        </w:trPr>
        <w:tc>
          <w:tcPr>
            <w:tcW w:w="794" w:type="dxa"/>
          </w:tcPr>
          <w:p w:rsidR="00C007B1" w:rsidRPr="00F74982" w:rsidRDefault="00C007B1" w:rsidP="00C007B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007B1" w:rsidRPr="00F74982" w:rsidRDefault="00C007B1" w:rsidP="00C007B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007B1" w:rsidRPr="00F74982" w:rsidRDefault="00C007B1" w:rsidP="00C007B1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500 و 300 میلیگرم بر لیتر </w:t>
            </w:r>
          </w:p>
        </w:tc>
      </w:tr>
      <w:tr w:rsidR="00F74982" w:rsidRPr="00F74982" w:rsidTr="00C007B1">
        <w:trPr>
          <w:cantSplit/>
        </w:trPr>
        <w:tc>
          <w:tcPr>
            <w:tcW w:w="794" w:type="dxa"/>
          </w:tcPr>
          <w:p w:rsidR="00C007B1" w:rsidRPr="00F74982" w:rsidRDefault="00C007B1" w:rsidP="00C007B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007B1" w:rsidRPr="00F74982" w:rsidRDefault="00C007B1" w:rsidP="00C007B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007B1" w:rsidRPr="00F74982" w:rsidRDefault="00C007B1" w:rsidP="00C007B1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1000 و 500 میلیگرم بر لیتر</w:t>
            </w:r>
          </w:p>
        </w:tc>
      </w:tr>
      <w:tr w:rsidR="00F74982" w:rsidRPr="00F74982" w:rsidTr="00C007B1">
        <w:trPr>
          <w:cantSplit/>
        </w:trPr>
        <w:tc>
          <w:tcPr>
            <w:tcW w:w="794" w:type="dxa"/>
          </w:tcPr>
          <w:p w:rsidR="00C007B1" w:rsidRPr="00F74982" w:rsidRDefault="00C007B1" w:rsidP="00C007B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007B1" w:rsidRPr="00F74982" w:rsidRDefault="00C007B1" w:rsidP="00C007B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007B1" w:rsidRPr="00F74982" w:rsidRDefault="00C007B1" w:rsidP="00C007B1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250 و 100 میلیگرم بر لیتر</w:t>
            </w:r>
          </w:p>
        </w:tc>
      </w:tr>
      <w:tr w:rsidR="00F74982" w:rsidRPr="00F74982" w:rsidTr="00C007B1">
        <w:trPr>
          <w:cantSplit/>
        </w:trPr>
        <w:tc>
          <w:tcPr>
            <w:tcW w:w="794" w:type="dxa"/>
          </w:tcPr>
          <w:p w:rsidR="00C007B1" w:rsidRPr="00F74982" w:rsidRDefault="00C007B1" w:rsidP="00C007B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007B1" w:rsidRPr="00F74982" w:rsidRDefault="00C007B1" w:rsidP="00C007B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007B1" w:rsidRPr="00F74982" w:rsidRDefault="00C007B1" w:rsidP="00C007B1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مرزی مشخص نگردیده است.</w:t>
            </w:r>
          </w:p>
        </w:tc>
      </w:tr>
      <w:tr w:rsidR="00A83656" w:rsidRPr="00F74982" w:rsidTr="00C007B1">
        <w:trPr>
          <w:cantSplit/>
        </w:trPr>
        <w:tc>
          <w:tcPr>
            <w:tcW w:w="794" w:type="dxa"/>
          </w:tcPr>
          <w:p w:rsidR="00A83656" w:rsidRPr="00F7498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A83656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F74982" w:rsidRPr="00F74982" w:rsidTr="00A83656">
        <w:trPr>
          <w:cantSplit/>
        </w:trPr>
        <w:tc>
          <w:tcPr>
            <w:tcW w:w="794" w:type="dxa"/>
            <w:vAlign w:val="center"/>
          </w:tcPr>
          <w:p w:rsidR="00DA6CEC" w:rsidRPr="00F7498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DA6CEC" w:rsidRPr="00F74982" w:rsidRDefault="00C007B1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کدام بخش از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، نمونه بردار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کروب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ماهانه بهمراه نمونه بردار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بصورت سه ماهه مورد انتظار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باشد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F74982" w:rsidRPr="00F74982" w:rsidTr="00A83656">
        <w:trPr>
          <w:cantSplit/>
        </w:trPr>
        <w:tc>
          <w:tcPr>
            <w:tcW w:w="794" w:type="dxa"/>
          </w:tcPr>
          <w:p w:rsidR="00C007B1" w:rsidRPr="00F74982" w:rsidRDefault="00C007B1" w:rsidP="00C007B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007B1" w:rsidRPr="00F74982" w:rsidRDefault="00C007B1" w:rsidP="00C007B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007B1" w:rsidRPr="00F74982" w:rsidRDefault="00C007B1" w:rsidP="00C007B1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دیالیز </w:t>
            </w:r>
          </w:p>
        </w:tc>
      </w:tr>
      <w:tr w:rsidR="00F74982" w:rsidRPr="00F74982" w:rsidTr="00A83656">
        <w:trPr>
          <w:cantSplit/>
        </w:trPr>
        <w:tc>
          <w:tcPr>
            <w:tcW w:w="794" w:type="dxa"/>
          </w:tcPr>
          <w:p w:rsidR="00C007B1" w:rsidRPr="00F74982" w:rsidRDefault="00C007B1" w:rsidP="00C007B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007B1" w:rsidRPr="00F74982" w:rsidRDefault="00C007B1" w:rsidP="00C007B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007B1" w:rsidRPr="00F74982" w:rsidRDefault="00C007B1" w:rsidP="00C007B1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آزمایشگاه</w:t>
            </w:r>
          </w:p>
        </w:tc>
      </w:tr>
      <w:tr w:rsidR="00F74982" w:rsidRPr="00F74982" w:rsidTr="00A83656">
        <w:trPr>
          <w:cantSplit/>
        </w:trPr>
        <w:tc>
          <w:tcPr>
            <w:tcW w:w="794" w:type="dxa"/>
          </w:tcPr>
          <w:p w:rsidR="00C007B1" w:rsidRPr="00F74982" w:rsidRDefault="00C007B1" w:rsidP="00C007B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007B1" w:rsidRPr="00F74982" w:rsidRDefault="00C007B1" w:rsidP="00C007B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007B1" w:rsidRPr="00F74982" w:rsidRDefault="00C007B1" w:rsidP="00C007B1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اتاق عمل</w:t>
            </w:r>
          </w:p>
        </w:tc>
      </w:tr>
      <w:tr w:rsidR="00F74982" w:rsidRPr="00F74982" w:rsidTr="00A83656">
        <w:trPr>
          <w:cantSplit/>
        </w:trPr>
        <w:tc>
          <w:tcPr>
            <w:tcW w:w="794" w:type="dxa"/>
          </w:tcPr>
          <w:p w:rsidR="00C007B1" w:rsidRPr="00F74982" w:rsidRDefault="00C007B1" w:rsidP="00C007B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007B1" w:rsidRPr="00F74982" w:rsidRDefault="00C007B1" w:rsidP="00C007B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007B1" w:rsidRPr="00F74982" w:rsidRDefault="00C007B1" w:rsidP="00C007B1">
            <w:pPr>
              <w:rPr>
                <w:rStyle w:val="StyleComplexNazanin"/>
                <w:rFonts w:asciiTheme="majorBidi" w:hAnsiTheme="majorBidi" w:cs="B Nazanin"/>
                <w:bCs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lang w:bidi="fa-IR"/>
              </w:rPr>
              <w:t>CSR</w:t>
            </w:r>
          </w:p>
        </w:tc>
      </w:tr>
      <w:tr w:rsidR="00A83656" w:rsidRPr="00F74982" w:rsidTr="00A83656">
        <w:trPr>
          <w:cantSplit/>
        </w:trPr>
        <w:tc>
          <w:tcPr>
            <w:tcW w:w="794" w:type="dxa"/>
          </w:tcPr>
          <w:p w:rsidR="00A83656" w:rsidRPr="00F7498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31392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  <w:vAlign w:val="center"/>
          </w:tcPr>
          <w:p w:rsidR="00DA6CEC" w:rsidRPr="00F7498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DA6CEC" w:rsidRPr="00F74982" w:rsidRDefault="0073139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سالم بودن آب آشام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مخزن ذخ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آب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ست؟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</w:tcPr>
          <w:p w:rsidR="00731392" w:rsidRPr="00F74982" w:rsidRDefault="00731392" w:rsidP="0073139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1392" w:rsidRPr="00F74982" w:rsidRDefault="00731392" w:rsidP="0073139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31392" w:rsidRPr="00F74982" w:rsidRDefault="00731392" w:rsidP="00CF2D15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هر ماه یکبار از نظر آلودگی میکروبی بررسی شود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</w:tcPr>
          <w:p w:rsidR="00731392" w:rsidRPr="00F74982" w:rsidRDefault="00731392" w:rsidP="0073139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1392" w:rsidRPr="00F74982" w:rsidRDefault="00731392" w:rsidP="0073139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31392" w:rsidRPr="00F74982" w:rsidRDefault="00731392" w:rsidP="00731392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مخازن ذخیره آب روزانه از نظر کلر باقی مانده بررسی می شود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.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</w:tcPr>
          <w:p w:rsidR="00731392" w:rsidRPr="00F74982" w:rsidRDefault="00731392" w:rsidP="0073139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1392" w:rsidRPr="00F74982" w:rsidRDefault="00731392" w:rsidP="0073139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31392" w:rsidRPr="00F74982" w:rsidRDefault="00731392" w:rsidP="00731392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گنجایش مخزن با توجه به نیاز آب برای تامین 24 ساعته بیمارستان لحاظ گردد.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</w:tcPr>
          <w:p w:rsidR="00731392" w:rsidRPr="00F74982" w:rsidRDefault="00731392" w:rsidP="0073139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1392" w:rsidRPr="00F74982" w:rsidRDefault="00731392" w:rsidP="0073139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31392" w:rsidRPr="00F74982" w:rsidRDefault="00731392" w:rsidP="00731392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هر سه مورد</w:t>
            </w:r>
          </w:p>
        </w:tc>
      </w:tr>
      <w:tr w:rsidR="00A83656" w:rsidRPr="00F74982" w:rsidTr="00731392">
        <w:trPr>
          <w:cantSplit/>
        </w:trPr>
        <w:tc>
          <w:tcPr>
            <w:tcW w:w="794" w:type="dxa"/>
          </w:tcPr>
          <w:p w:rsidR="00A83656" w:rsidRPr="00F7498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31392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</w:tcPr>
          <w:p w:rsidR="00DA6CEC" w:rsidRPr="00F74982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DA6CEC" w:rsidRPr="00F74982" w:rsidRDefault="0073139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الزامات بهداشت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بخشها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است؟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</w:tcPr>
          <w:p w:rsidR="00731392" w:rsidRPr="00F74982" w:rsidRDefault="00731392" w:rsidP="0073139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1392" w:rsidRPr="00F74982" w:rsidRDefault="00731392" w:rsidP="0073139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31392" w:rsidRPr="00F74982" w:rsidRDefault="00731392" w:rsidP="00731392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تی شویی مشترک برای بخشهای مجاورهم ، مانعی ندارد. 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</w:tcPr>
          <w:p w:rsidR="00731392" w:rsidRPr="00F74982" w:rsidRDefault="00731392" w:rsidP="0073139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1392" w:rsidRPr="00F74982" w:rsidRDefault="00731392" w:rsidP="0073139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31392" w:rsidRPr="006739AD" w:rsidRDefault="00731392" w:rsidP="00731392">
            <w:pPr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</w:pPr>
            <w:r w:rsidRPr="006739A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محل تی شویی </w:t>
            </w:r>
            <w:r w:rsidRPr="006739A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ن</w:t>
            </w:r>
            <w:r w:rsidRPr="006739A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>باید مشترک با محلهای کثیف از جمله سرویسهای بهداشتی ، اتاق کار کثیف و ... باشد.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</w:tcPr>
          <w:p w:rsidR="00731392" w:rsidRPr="00F74982" w:rsidRDefault="00731392" w:rsidP="0073139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1392" w:rsidRPr="00F74982" w:rsidRDefault="00731392" w:rsidP="0073139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31392" w:rsidRPr="00F74982" w:rsidRDefault="00731392" w:rsidP="00731392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تی شویی و ست شویی مشترک در بخشها باشند.</w:t>
            </w:r>
          </w:p>
        </w:tc>
      </w:tr>
      <w:tr w:rsidR="00F74982" w:rsidRPr="00F74982" w:rsidTr="00731392">
        <w:trPr>
          <w:cantSplit/>
        </w:trPr>
        <w:tc>
          <w:tcPr>
            <w:tcW w:w="794" w:type="dxa"/>
          </w:tcPr>
          <w:p w:rsidR="00731392" w:rsidRPr="00F74982" w:rsidRDefault="00731392" w:rsidP="0073139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1392" w:rsidRPr="00F74982" w:rsidRDefault="00731392" w:rsidP="0073139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31392" w:rsidRPr="00F74982" w:rsidRDefault="00731392" w:rsidP="00731392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تی شویی در محوطه خارج از بخش باشد.</w:t>
            </w:r>
          </w:p>
        </w:tc>
      </w:tr>
      <w:tr w:rsidR="00A83656" w:rsidRPr="00F74982" w:rsidTr="00731392">
        <w:trPr>
          <w:cantSplit/>
        </w:trPr>
        <w:tc>
          <w:tcPr>
            <w:tcW w:w="794" w:type="dxa"/>
          </w:tcPr>
          <w:p w:rsidR="00A83656" w:rsidRPr="00F7498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312AC6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312AC6">
        <w:trPr>
          <w:cantSplit/>
        </w:trPr>
        <w:tc>
          <w:tcPr>
            <w:tcW w:w="794" w:type="dxa"/>
          </w:tcPr>
          <w:p w:rsidR="00DA6CEC" w:rsidRPr="00F7498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DA6CEC" w:rsidRPr="00F74982" w:rsidRDefault="0073139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تناوب نمونه بردار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کروب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ش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آب شرب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بترت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عبارتند از : </w:t>
            </w:r>
          </w:p>
        </w:tc>
      </w:tr>
      <w:tr w:rsidR="00F74982" w:rsidRPr="00F74982" w:rsidTr="00312AC6">
        <w:trPr>
          <w:cantSplit/>
        </w:trPr>
        <w:tc>
          <w:tcPr>
            <w:tcW w:w="794" w:type="dxa"/>
          </w:tcPr>
          <w:p w:rsidR="00312AC6" w:rsidRPr="00F74982" w:rsidRDefault="00312AC6" w:rsidP="00312AC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12AC6" w:rsidRPr="00F74982" w:rsidRDefault="00312AC6" w:rsidP="00312AC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12AC6" w:rsidRPr="00F74982" w:rsidRDefault="00312AC6" w:rsidP="00312AC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نمونه برداریهای ماهانه میکروبی و شیمیایی </w:t>
            </w:r>
          </w:p>
        </w:tc>
      </w:tr>
      <w:tr w:rsidR="00F74982" w:rsidRPr="00F74982" w:rsidTr="00312AC6">
        <w:trPr>
          <w:cantSplit/>
        </w:trPr>
        <w:tc>
          <w:tcPr>
            <w:tcW w:w="794" w:type="dxa"/>
          </w:tcPr>
          <w:p w:rsidR="00312AC6" w:rsidRPr="00F74982" w:rsidRDefault="00312AC6" w:rsidP="00312AC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12AC6" w:rsidRPr="00F74982" w:rsidRDefault="00312AC6" w:rsidP="00312AC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12AC6" w:rsidRPr="00F74982" w:rsidRDefault="00312AC6" w:rsidP="00312AC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نمونه برداریهای سالانه میکروبی و شیمیایی</w:t>
            </w:r>
          </w:p>
        </w:tc>
      </w:tr>
      <w:tr w:rsidR="00F74982" w:rsidRPr="00F74982" w:rsidTr="00312AC6">
        <w:trPr>
          <w:cantSplit/>
        </w:trPr>
        <w:tc>
          <w:tcPr>
            <w:tcW w:w="794" w:type="dxa"/>
          </w:tcPr>
          <w:p w:rsidR="00312AC6" w:rsidRPr="00F74982" w:rsidRDefault="00312AC6" w:rsidP="00312AC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12AC6" w:rsidRPr="00F74982" w:rsidRDefault="00312AC6" w:rsidP="00312AC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12AC6" w:rsidRPr="00F74982" w:rsidRDefault="00312AC6" w:rsidP="00312AC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نمونه برداری میکروبی ماهانه و نمونه برداری شیمیایی شش ماهه</w:t>
            </w:r>
          </w:p>
        </w:tc>
      </w:tr>
      <w:tr w:rsidR="00F74982" w:rsidRPr="00F74982" w:rsidTr="00312AC6">
        <w:trPr>
          <w:cantSplit/>
        </w:trPr>
        <w:tc>
          <w:tcPr>
            <w:tcW w:w="794" w:type="dxa"/>
          </w:tcPr>
          <w:p w:rsidR="00312AC6" w:rsidRPr="00F74982" w:rsidRDefault="00312AC6" w:rsidP="00312AC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12AC6" w:rsidRPr="00F74982" w:rsidRDefault="00312AC6" w:rsidP="00312AC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12AC6" w:rsidRPr="00F74982" w:rsidRDefault="00312AC6" w:rsidP="00312AC6">
            <w:pPr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نمونه برداریهای فصلی میکروبی و شیمیایی</w:t>
            </w:r>
          </w:p>
        </w:tc>
      </w:tr>
      <w:tr w:rsidR="00A83656" w:rsidRPr="00F74982" w:rsidTr="00312AC6">
        <w:trPr>
          <w:cantSplit/>
        </w:trPr>
        <w:tc>
          <w:tcPr>
            <w:tcW w:w="794" w:type="dxa"/>
          </w:tcPr>
          <w:p w:rsidR="00A83656" w:rsidRPr="00F7498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994163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994163">
        <w:trPr>
          <w:cantSplit/>
        </w:trPr>
        <w:tc>
          <w:tcPr>
            <w:tcW w:w="794" w:type="dxa"/>
          </w:tcPr>
          <w:p w:rsidR="00DA6CEC" w:rsidRPr="00F7498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:rsidR="00DA6CEC" w:rsidRPr="00F74982" w:rsidRDefault="0086268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ﻋﻔﻮﻧﺖ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ﺑﻴﻤﺎﺭﺳﺘﺎﻧﻲ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ﻋﻔﻮﻧﺘﻲ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ﺍﻃﻼﻕ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ﺷﻮﺩ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ﻛﻪ......</w:t>
            </w:r>
          </w:p>
        </w:tc>
      </w:tr>
      <w:tr w:rsidR="00F74982" w:rsidRPr="00F74982" w:rsidTr="00994163">
        <w:trPr>
          <w:cantSplit/>
        </w:trPr>
        <w:tc>
          <w:tcPr>
            <w:tcW w:w="794" w:type="dxa"/>
          </w:tcPr>
          <w:p w:rsidR="00994163" w:rsidRPr="00F74982" w:rsidRDefault="00994163" w:rsidP="0099416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94163" w:rsidRPr="00F74982" w:rsidRDefault="00994163" w:rsidP="0099416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994163" w:rsidRPr="00F74982" w:rsidRDefault="00862682" w:rsidP="00994163">
            <w:pPr>
              <w:rPr>
                <w:rStyle w:val="StyleComplexNazanin"/>
                <w:rFonts w:asciiTheme="majorBidi" w:hAnsiTheme="majorBidi" w:cs="B Nazanin"/>
                <w:bCs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ﺑﻴﻤﺎﺭ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ﺯﻣﺎﻥ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ﺑﺴﺘﺮﻱ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ﺑﻮﺩﻥ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ﺁﻥ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ﺩ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چ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ﺎﺭ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ﻧﺸﺪﻩ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ﺑﺎﺷﺪ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.</w:t>
            </w:r>
          </w:p>
        </w:tc>
      </w:tr>
      <w:tr w:rsidR="00F74982" w:rsidRPr="00F74982" w:rsidTr="00994163">
        <w:trPr>
          <w:cantSplit/>
        </w:trPr>
        <w:tc>
          <w:tcPr>
            <w:tcW w:w="794" w:type="dxa"/>
          </w:tcPr>
          <w:p w:rsidR="00994163" w:rsidRPr="00F74982" w:rsidRDefault="00994163" w:rsidP="0099416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94163" w:rsidRPr="00F74982" w:rsidRDefault="00994163" w:rsidP="0099416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994163" w:rsidRPr="00F74982" w:rsidRDefault="00862682" w:rsidP="00994163">
            <w:pPr>
              <w:rPr>
                <w:rStyle w:val="StyleComplexNazanin"/>
                <w:rFonts w:asciiTheme="majorBidi" w:hAnsiTheme="majorBidi" w:cs="B Nazanin"/>
                <w:bCs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ﻃﻲ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48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ﺗﺎ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72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ﺳﺎﻋﺖ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ﺑﻌﺪ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ﺍﺯ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پذیرش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ﺑﻴﻤﺎﺭ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ﺑﻴﻤﺎﺭﺳﺘﺎﻥﺍﻳﺠﺎﺩ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ﺷﻮﺩ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.</w:t>
            </w:r>
          </w:p>
        </w:tc>
      </w:tr>
      <w:tr w:rsidR="00F74982" w:rsidRPr="00F74982" w:rsidTr="00994163">
        <w:trPr>
          <w:cantSplit/>
        </w:trPr>
        <w:tc>
          <w:tcPr>
            <w:tcW w:w="794" w:type="dxa"/>
          </w:tcPr>
          <w:p w:rsidR="00994163" w:rsidRPr="00F74982" w:rsidRDefault="00994163" w:rsidP="0099416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94163" w:rsidRPr="00F74982" w:rsidRDefault="00994163" w:rsidP="0099416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994163" w:rsidRPr="00F74982" w:rsidRDefault="00862682" w:rsidP="00994163">
            <w:pPr>
              <w:rPr>
                <w:rStyle w:val="StyleComplexNazanin"/>
                <w:rFonts w:asciiTheme="majorBidi" w:hAnsiTheme="majorBidi" w:cs="B Nazanin"/>
                <w:bCs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ﻃﻲﺩﻭﺭﻩﺍﻱﻣﺸﺨﺺ(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10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ﺗﺎ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30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ﺭﻭﺯ) پسﺍﺯﺗﺮﺧﻴﺺﺑﻴﻤﺎﺭﺍﻳﺠﺎﺩ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ﺷﻮﺩ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.</w:t>
            </w:r>
          </w:p>
        </w:tc>
      </w:tr>
      <w:tr w:rsidR="00F74982" w:rsidRPr="00F74982" w:rsidTr="00994163">
        <w:trPr>
          <w:cantSplit/>
        </w:trPr>
        <w:tc>
          <w:tcPr>
            <w:tcW w:w="794" w:type="dxa"/>
          </w:tcPr>
          <w:p w:rsidR="00994163" w:rsidRPr="00F74982" w:rsidRDefault="00994163" w:rsidP="0099416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94163" w:rsidRPr="00F74982" w:rsidRDefault="00994163" w:rsidP="0099416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994163" w:rsidRPr="00F74982" w:rsidRDefault="00862682" w:rsidP="00994163">
            <w:pPr>
              <w:rPr>
                <w:rStyle w:val="StyleComplexNazanin"/>
                <w:rFonts w:asciiTheme="majorBidi" w:hAnsiTheme="majorBidi" w:cs="B Nazanin"/>
                <w:bCs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ﺗﻤﺎﻣﻲ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ﻣﻮﺍﺭﺩ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ﺻﺤﻴﺢ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ﺍﺳﺖ</w:t>
            </w:r>
          </w:p>
        </w:tc>
      </w:tr>
      <w:tr w:rsidR="00A83656" w:rsidRPr="00F74982" w:rsidTr="00994163">
        <w:trPr>
          <w:cantSplit/>
        </w:trPr>
        <w:tc>
          <w:tcPr>
            <w:tcW w:w="794" w:type="dxa"/>
          </w:tcPr>
          <w:p w:rsidR="00A83656" w:rsidRPr="00F7498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F74982" w:rsidRPr="00F74982" w:rsidTr="001931C2">
        <w:trPr>
          <w:cantSplit/>
        </w:trPr>
        <w:tc>
          <w:tcPr>
            <w:tcW w:w="830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DA6CEC" w:rsidRPr="00F74982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:rsidR="00DA6CEC" w:rsidRPr="00F74982" w:rsidRDefault="001931C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زمان نگهدار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پسماندها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عفون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جا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گاه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ذخ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نگهدار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کدام مورد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رست؟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1931C2" w:rsidRPr="00F74982" w:rsidRDefault="001931C2" w:rsidP="001931C2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 xml:space="preserve"> 24ساعت در فصول سرد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24ساعت در فصول گرم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72 ساعت در فصول سرد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 xml:space="preserve">موارد ب و ج 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F74982" w:rsidRPr="00F74982" w:rsidTr="001931C2">
        <w:trPr>
          <w:cantSplit/>
        </w:trPr>
        <w:tc>
          <w:tcPr>
            <w:tcW w:w="830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:rsidR="00DA6CEC" w:rsidRPr="00F74982" w:rsidRDefault="0086268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ﻣﻬﻤﺘﺮﻳﻦ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ﻋﺎﻣﻞ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ﺍﻧﺘﻘﺎﻝ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ﻋﻔﻮﻧﺖ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ﻫﺎﻱ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ﺑﻴﻤﺎﺭﺳﺘﺎﻧﻲ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.................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ﺍﺳﺖ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931C2" w:rsidRPr="00F74982" w:rsidRDefault="0086268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/>
                <w:bCs/>
                <w:rtl/>
              </w:rPr>
              <w:t>ﻭﺳﺎﻳﻞ</w:t>
            </w:r>
            <w:r w:rsidRPr="00F74982"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/>
                <w:bCs/>
                <w:rtl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/>
                <w:bCs/>
                <w:rtl/>
              </w:rPr>
              <w:t>ﺗﺠﻬﻴﺰﺍﺕ</w:t>
            </w:r>
            <w:r w:rsidRPr="00F74982"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/>
                <w:bCs/>
                <w:rtl/>
              </w:rPr>
              <w:t>ﺑﻴﻤﺎﺭﺳﺘﺎﻧﻲ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931C2" w:rsidRPr="00F74982" w:rsidRDefault="0086268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ﻣﺤﻴﻂ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ﻓﻴﺰﻳﻜﻲ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ﻭ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ﺑﻴﻮﻟﻮ</w:t>
            </w:r>
            <w:r w:rsidRPr="00F74982">
              <w:rPr>
                <w:rStyle w:val="StyleComplexNazanin"/>
                <w:rFonts w:asciiTheme="majorBidi" w:eastAsiaTheme="minorHAnsi" w:hAnsiTheme="majorBidi" w:cs="B Nazanin" w:hint="eastAsia"/>
                <w:b/>
                <w:bCs/>
                <w:rtl/>
              </w:rPr>
              <w:t>ژ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ﻳﻚ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931C2" w:rsidRPr="00933636" w:rsidRDefault="0086268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</w:rPr>
              <w:t>ﺩﺳﺖ</w:t>
            </w:r>
            <w:r w:rsidRPr="00933636"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</w:rPr>
              <w:t>ﻫﺎﻱ</w:t>
            </w:r>
            <w:r w:rsidRPr="00933636"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</w:rPr>
              <w:t>ﺁﻟﻮﺩﻩ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931C2" w:rsidRPr="00F74982" w:rsidRDefault="0086268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ﻫﻮﺍ</w:t>
            </w:r>
            <w:r w:rsidRPr="00F74982">
              <w:rPr>
                <w:rStyle w:val="StyleComplexNazanin"/>
                <w:rFonts w:asciiTheme="majorBidi" w:eastAsiaTheme="minorHAnsi" w:hAnsiTheme="majorBidi" w:cs="B Nazanin" w:hint="eastAsia"/>
                <w:b/>
                <w:bCs/>
                <w:rtl/>
              </w:rPr>
              <w:t>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ﺁﺏ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ﻭ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ﺍﺑﺰارکار</w:t>
            </w:r>
          </w:p>
        </w:tc>
      </w:tr>
      <w:tr w:rsidR="00F74982" w:rsidRPr="00F74982" w:rsidTr="001931C2">
        <w:trPr>
          <w:cantSplit/>
        </w:trPr>
        <w:tc>
          <w:tcPr>
            <w:tcW w:w="830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1931C2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:rsidR="00DA6CEC" w:rsidRPr="00F74982" w:rsidRDefault="001931C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کدام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فلزات سنگ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ستم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عصب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بوده و از نظر </w:t>
            </w:r>
            <w:r w:rsidRPr="00F74982">
              <w:rPr>
                <w:rStyle w:val="StyleComplexNazanin"/>
                <w:rFonts w:asciiTheme="majorBidi" w:hAnsiTheme="majorBidi" w:cs="B Nazanin"/>
                <w:lang w:bidi="fa-IR"/>
              </w:rPr>
              <w:t>EPA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حذف آن از مح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درجه اول اهم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قرار دارد؟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 xml:space="preserve">کروم                  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</w:pP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 xml:space="preserve">جیوه           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 xml:space="preserve">       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 xml:space="preserve">کادمیوم                  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 xml:space="preserve">سرب </w:t>
            </w:r>
          </w:p>
        </w:tc>
      </w:tr>
      <w:tr w:rsidR="00A83656" w:rsidRPr="00F74982" w:rsidTr="001931C2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1931C2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:rsidR="00DA6CEC" w:rsidRPr="00F74982" w:rsidRDefault="001931C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ارجح تر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مد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پسماندها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خطرناک از نظر اقتصاد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کدام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موارد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 ؟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</w:pP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کاهش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در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منبع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تولید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 xml:space="preserve">   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 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بازیافت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 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 xml:space="preserve">     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استفاده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مجدد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 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 xml:space="preserve">   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 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931C2" w:rsidRPr="00F74982" w:rsidRDefault="001931C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بهینه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سازی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سیستم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جمع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آوری</w:t>
            </w:r>
          </w:p>
        </w:tc>
      </w:tr>
      <w:tr w:rsidR="00A83656" w:rsidRPr="00F74982" w:rsidTr="001931C2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1931C2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:rsidR="00DA6CEC" w:rsidRPr="00F74982" w:rsidRDefault="0086268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ﺑﻴﻦ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ﺍﻧﻮﺍﻉ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ﻋﻔﻮﻧﺖ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ﻫﺎﻱ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ﺑﻴﻤﺎﺭﺳﺘﺎﻧﻲ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.............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ﺷﺎﻳﻊ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ﺗﺮﻳﻦ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ﻋﺎﻣﻞ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ﺑﻴﻤﺎﺭﻳﺰﺍ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ﺑﺎﺷﺪ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؟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931C2" w:rsidRPr="00F74982" w:rsidRDefault="0086268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</w:rPr>
              <w:t>Coli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</w:rPr>
              <w:t>.</w:t>
            </w:r>
            <w:r w:rsidRPr="00933636">
              <w:rPr>
                <w:color w:val="FF0000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</w:rPr>
              <w:t>E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931C2" w:rsidRPr="00F74982" w:rsidRDefault="0086268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ﺳﺎﻟﻤﻮﻧﻼ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931C2" w:rsidRPr="00F74982" w:rsidRDefault="0086268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اﺳﺘﺎﻓﻴﻠﻮﻛﻮﻙ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ﺁﺭﺋﻮﺱ</w:t>
            </w:r>
          </w:p>
        </w:tc>
      </w:tr>
      <w:tr w:rsidR="00F74982" w:rsidRPr="00F74982" w:rsidTr="001931C2">
        <w:trPr>
          <w:cantSplit/>
        </w:trPr>
        <w:tc>
          <w:tcPr>
            <w:tcW w:w="794" w:type="dxa"/>
          </w:tcPr>
          <w:p w:rsidR="001931C2" w:rsidRPr="00F74982" w:rsidRDefault="001931C2" w:rsidP="001931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931C2" w:rsidRPr="00F74982" w:rsidRDefault="001931C2" w:rsidP="001931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931C2" w:rsidRPr="00F74982" w:rsidRDefault="00862682" w:rsidP="001931C2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</w:rPr>
              <w:t>پسوﺩﻭﻣﻮﻧﺎ</w:t>
            </w:r>
          </w:p>
        </w:tc>
      </w:tr>
      <w:tr w:rsidR="00A83656" w:rsidRPr="00F74982" w:rsidTr="001931C2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C42E8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:rsidR="00DA6CEC" w:rsidRPr="00F74982" w:rsidRDefault="008B72A1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کدام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صح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ست؟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شایع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ترین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علائم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بیماریهای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منتقله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از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غذا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شامل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تهوع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اسهال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استفراغ،کرامپ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شکمی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میباشد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دوره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کمون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بیماری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در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تشخیص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بیماریهای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منتقله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از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غذا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از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جایگاه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ویژه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برخوردار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است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دوره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کمون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کوتاه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از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مشخصات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اصلی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بیماری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ایجاد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شده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با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توکسین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باکتریها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میباشد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طغیان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بیماری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منتقله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از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آب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و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غذا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همان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افزایش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تعداد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موارد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بیش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از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ده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نفر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است</w:t>
            </w:r>
          </w:p>
        </w:tc>
      </w:tr>
      <w:tr w:rsidR="00A83656" w:rsidRPr="00F74982" w:rsidTr="007C42E8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C42E8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:rsidR="00DA6CEC" w:rsidRPr="00F74982" w:rsidRDefault="007C42E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آلودگ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مواد غذا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چه مراحل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ممکن است اتفاق افتد ؟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در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تمام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مراحل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تهیه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و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ذخیره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و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توزیع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از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مزرعه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تاسفره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ممکن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است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غذا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آلوده</w:t>
            </w:r>
            <w:r w:rsidRPr="00933636">
              <w:rPr>
                <w:rStyle w:val="StyleComplexNazanin"/>
                <w:rFonts w:asciiTheme="majorBidi" w:eastAsiaTheme="minorHAnsi" w:hAnsiTheme="majorBidi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شود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مرحله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تهیه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مواد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غذایی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مرحله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تولید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مواد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غذ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ایی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مرحله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ذخیره</w:t>
            </w: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سازی</w:t>
            </w:r>
          </w:p>
        </w:tc>
      </w:tr>
      <w:tr w:rsidR="00A83656" w:rsidRPr="00F74982" w:rsidTr="007C42E8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C42E8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:rsidR="00DA6CEC" w:rsidRPr="00F74982" w:rsidRDefault="00CF2D1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کارکنان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درچه موارد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دست ها را مطابق راهنماي شستشوي دست با آب و صابون ما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ع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بشو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ند؟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F2D15" w:rsidRPr="00F74982" w:rsidRDefault="00CF2D15" w:rsidP="00CF2D1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F2D15" w:rsidRPr="00F74982" w:rsidRDefault="00CF2D15" w:rsidP="00CF2D15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بعد از دست زدن به مواد غذا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خام از قب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گوشت، سبز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جات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و امثال آن.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F2D15" w:rsidRPr="00F74982" w:rsidRDefault="00CF2D15" w:rsidP="00CF2D1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F2D15" w:rsidRPr="00F74982" w:rsidRDefault="00CF2D15" w:rsidP="00CF2D15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قبل از پوش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دن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دستکش و هنگام تعو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ض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دستکش ها. 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F2D15" w:rsidRPr="00F74982" w:rsidRDefault="00CF2D15" w:rsidP="00CF2D1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F2D15" w:rsidRPr="00F74982" w:rsidRDefault="00CF2D15" w:rsidP="00CF2D15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بعد از عطسه و سرفه و استفاده از دستمال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کبار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مصرف.                            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F2D15" w:rsidRPr="00F74982" w:rsidRDefault="00CF2D15" w:rsidP="00CF2D1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F2D15" w:rsidRPr="00F74982" w:rsidRDefault="00CF2D15" w:rsidP="00CF2D15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>همه موارد</w:t>
            </w:r>
          </w:p>
        </w:tc>
      </w:tr>
      <w:tr w:rsidR="00CF2D15" w:rsidRPr="00F74982" w:rsidTr="007C42E8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F2D15" w:rsidRPr="00F74982" w:rsidRDefault="00CF2D15" w:rsidP="00CF2D1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C42E8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:rsidR="00DA6CEC" w:rsidRPr="00F74982" w:rsidRDefault="007C42E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خصوص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وجود مخزن ذخ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آب در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2E7A32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باشد؟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گنجایش تامین آب به مدت 24 ساعت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سنجش کلر روزانه مخزن و نمونه برداری میکروبی آب در تناوب سه ماهه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مخزن زمینی تعبیه گردیده باشد.</w:t>
            </w:r>
          </w:p>
        </w:tc>
      </w:tr>
      <w:tr w:rsidR="00F74982" w:rsidRPr="00F74982" w:rsidTr="007C42E8">
        <w:trPr>
          <w:cantSplit/>
        </w:trPr>
        <w:tc>
          <w:tcPr>
            <w:tcW w:w="794" w:type="dxa"/>
          </w:tcPr>
          <w:p w:rsidR="007C42E8" w:rsidRPr="00F74982" w:rsidRDefault="007C42E8" w:rsidP="007C42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C42E8" w:rsidRPr="00F74982" w:rsidRDefault="007C42E8" w:rsidP="007C42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C42E8" w:rsidRPr="00F74982" w:rsidRDefault="007C42E8" w:rsidP="007C42E8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rtl/>
                <w:lang w:bidi="fa-IR"/>
              </w:rPr>
              <w:t>در گردش بودن چرخه مصرف آب در مخزن</w:t>
            </w:r>
          </w:p>
        </w:tc>
      </w:tr>
      <w:tr w:rsidR="00A83656" w:rsidRPr="00F74982" w:rsidTr="007C42E8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676611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676611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:rsidR="00DA6CEC" w:rsidRPr="00F74982" w:rsidRDefault="00CF2D15" w:rsidP="00CF2D1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Theme="majorBidi" w:hAnsiTheme="majorBidi" w:cs="B Nazanin"/>
                <w:rtl/>
              </w:rPr>
              <w:t>درصورت</w:t>
            </w:r>
            <w:r w:rsidRPr="00F74982">
              <w:rPr>
                <w:rFonts w:asciiTheme="majorBidi" w:hAnsiTheme="majorBidi" w:cs="B Nazanin" w:hint="cs"/>
                <w:rtl/>
              </w:rPr>
              <w:t>ی</w:t>
            </w:r>
            <w:r w:rsidRPr="00F74982">
              <w:rPr>
                <w:rFonts w:asciiTheme="majorBidi" w:hAnsiTheme="majorBidi" w:cs="B Nazanin"/>
                <w:rtl/>
              </w:rPr>
              <w:t xml:space="preserve"> که در کارکنان دست اندر کار مواد غذا</w:t>
            </w:r>
            <w:r w:rsidRPr="00F74982">
              <w:rPr>
                <w:rFonts w:asciiTheme="majorBidi" w:hAnsiTheme="majorBidi" w:cs="B Nazanin" w:hint="cs"/>
                <w:rtl/>
              </w:rPr>
              <w:t>یی</w:t>
            </w:r>
            <w:r w:rsidRPr="00F74982">
              <w:rPr>
                <w:rFonts w:asciiTheme="majorBidi" w:hAnsiTheme="majorBidi" w:cs="B Nazanin"/>
                <w:rtl/>
              </w:rPr>
              <w:t xml:space="preserve"> از دستکش </w:t>
            </w:r>
            <w:r w:rsidRPr="00F74982">
              <w:rPr>
                <w:rFonts w:asciiTheme="majorBidi" w:hAnsiTheme="majorBidi" w:cs="B Nazanin" w:hint="cs"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rtl/>
              </w:rPr>
              <w:t>کبار</w:t>
            </w:r>
            <w:r w:rsidRPr="00F74982">
              <w:rPr>
                <w:rFonts w:asciiTheme="majorBidi" w:hAnsiTheme="majorBidi" w:cs="B Nazanin"/>
                <w:rtl/>
              </w:rPr>
              <w:t xml:space="preserve"> مصرف استفاده م</w:t>
            </w:r>
            <w:r w:rsidRPr="00F74982">
              <w:rPr>
                <w:rFonts w:asciiTheme="majorBidi" w:hAnsiTheme="majorBidi" w:cs="B Nazanin" w:hint="cs"/>
                <w:rtl/>
              </w:rPr>
              <w:t>ی</w:t>
            </w:r>
            <w:r w:rsidRPr="00F74982">
              <w:rPr>
                <w:rFonts w:asciiTheme="majorBidi" w:hAnsiTheme="majorBidi" w:cs="B Nazanin"/>
                <w:rtl/>
              </w:rPr>
              <w:t xml:space="preserve"> گردد رعا</w:t>
            </w:r>
            <w:r w:rsidRPr="00F74982">
              <w:rPr>
                <w:rFonts w:asciiTheme="majorBidi" w:hAnsiTheme="majorBidi" w:cs="B Nazanin" w:hint="cs"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rtl/>
              </w:rPr>
              <w:t>ت</w:t>
            </w:r>
            <w:r w:rsidRPr="00F74982">
              <w:rPr>
                <w:rFonts w:asciiTheme="majorBidi" w:hAnsiTheme="majorBidi" w:cs="B Nazanin"/>
                <w:rtl/>
              </w:rPr>
              <w:t xml:space="preserve"> کدام موارد ز</w:t>
            </w:r>
            <w:r w:rsidRPr="00F74982">
              <w:rPr>
                <w:rFonts w:asciiTheme="majorBidi" w:hAnsiTheme="majorBidi" w:cs="B Nazanin" w:hint="cs"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rtl/>
              </w:rPr>
              <w:t>ر</w:t>
            </w:r>
            <w:r w:rsidRPr="00F74982">
              <w:rPr>
                <w:rFonts w:asciiTheme="majorBidi" w:hAnsiTheme="majorBidi" w:cs="B Nazanin"/>
                <w:rtl/>
              </w:rPr>
              <w:t xml:space="preserve"> الزام</w:t>
            </w:r>
            <w:r w:rsidRPr="00F74982">
              <w:rPr>
                <w:rFonts w:asciiTheme="majorBidi" w:hAnsiTheme="majorBidi" w:cs="B Nazanin" w:hint="cs"/>
                <w:rtl/>
              </w:rPr>
              <w:t>ی</w:t>
            </w:r>
            <w:r w:rsidRPr="00F74982">
              <w:rPr>
                <w:rFonts w:asciiTheme="majorBidi" w:hAnsiTheme="majorBidi" w:cs="B Nazanin"/>
                <w:rtl/>
              </w:rPr>
              <w:t xml:space="preserve"> است؟</w:t>
            </w:r>
          </w:p>
        </w:tc>
      </w:tr>
      <w:tr w:rsidR="00F74982" w:rsidRPr="00F74982" w:rsidTr="00676611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F2D15" w:rsidRPr="00F74982" w:rsidRDefault="00CF2D15" w:rsidP="00CF2D1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F2D15" w:rsidRPr="00F74982" w:rsidRDefault="00CF2D15" w:rsidP="00CF2D15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از دستکش براي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فعال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استفاده گردد و هنگام تغ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فعال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دستکش ها تعو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ض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گردد.</w:t>
            </w:r>
          </w:p>
        </w:tc>
      </w:tr>
      <w:tr w:rsidR="00F74982" w:rsidRPr="00F74982" w:rsidTr="00676611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F2D15" w:rsidRPr="00F74982" w:rsidRDefault="00CF2D15" w:rsidP="00CF2D1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F2D15" w:rsidRPr="00F74982" w:rsidRDefault="00CF2D15" w:rsidP="00CF2D15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ب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تماس دست با مواد خام و پخته دستکش ها تعو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ض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گردد.</w:t>
            </w:r>
          </w:p>
        </w:tc>
      </w:tr>
      <w:tr w:rsidR="00F74982" w:rsidRPr="00F74982" w:rsidTr="00676611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F2D15" w:rsidRPr="00F74982" w:rsidRDefault="00CF2D15" w:rsidP="00CF2D1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F2D15" w:rsidRPr="00F74982" w:rsidRDefault="00CF2D15" w:rsidP="00CF2D15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هنگام آلودگ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دستکش هاي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کبار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مصرف تعو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ض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گردد و از شستشو و استفاده مجدد از دستکش خودداري گردد.</w:t>
            </w:r>
          </w:p>
        </w:tc>
      </w:tr>
      <w:tr w:rsidR="00F74982" w:rsidRPr="00F74982" w:rsidTr="00676611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F2D15" w:rsidRPr="00F74982" w:rsidRDefault="00CF2D15" w:rsidP="00CF2D1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F2D15" w:rsidRPr="00F74982" w:rsidRDefault="00CF2D15" w:rsidP="00CF2D15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همه موارد</w:t>
            </w:r>
          </w:p>
        </w:tc>
      </w:tr>
      <w:tr w:rsidR="00CF2D15" w:rsidRPr="00F74982" w:rsidTr="00676611">
        <w:trPr>
          <w:cantSplit/>
        </w:trPr>
        <w:tc>
          <w:tcPr>
            <w:tcW w:w="794" w:type="dxa"/>
          </w:tcPr>
          <w:p w:rsidR="00CF2D15" w:rsidRPr="00F74982" w:rsidRDefault="00CF2D15" w:rsidP="00CF2D1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F2D15" w:rsidRPr="00F74982" w:rsidRDefault="00CF2D15" w:rsidP="00CF2D1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9C6D9D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9C6D9D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:rsidR="00DA6CEC" w:rsidRPr="00F74982" w:rsidRDefault="00676611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راهكار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مديريت به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فاضلاب بيمارستاني 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؟</w:t>
            </w:r>
          </w:p>
        </w:tc>
      </w:tr>
      <w:tr w:rsidR="00F74982" w:rsidRPr="00F74982" w:rsidTr="009C6D9D">
        <w:trPr>
          <w:cantSplit/>
        </w:trPr>
        <w:tc>
          <w:tcPr>
            <w:tcW w:w="794" w:type="dxa"/>
          </w:tcPr>
          <w:p w:rsidR="009C6D9D" w:rsidRPr="00F74982" w:rsidRDefault="009C6D9D" w:rsidP="009C6D9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C6D9D" w:rsidRPr="00F74982" w:rsidRDefault="009C6D9D" w:rsidP="009C6D9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9C6D9D" w:rsidRPr="00F74982" w:rsidRDefault="009C6D9D" w:rsidP="009C6D9D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>كاهش توليد فاضلاب يا مديريت كميت فاضلاب بيمارستاني</w:t>
            </w:r>
          </w:p>
        </w:tc>
      </w:tr>
      <w:tr w:rsidR="00F74982" w:rsidRPr="00F74982" w:rsidTr="009C6D9D">
        <w:trPr>
          <w:cantSplit/>
        </w:trPr>
        <w:tc>
          <w:tcPr>
            <w:tcW w:w="794" w:type="dxa"/>
          </w:tcPr>
          <w:p w:rsidR="009C6D9D" w:rsidRPr="00F74982" w:rsidRDefault="009C6D9D" w:rsidP="009C6D9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C6D9D" w:rsidRPr="00F74982" w:rsidRDefault="009C6D9D" w:rsidP="009C6D9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9C6D9D" w:rsidRPr="00F74982" w:rsidRDefault="009C6D9D" w:rsidP="009C6D9D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 xml:space="preserve">كاهش ورود آلاينده‌ها به فاضلاب يا مديريت كيفيت فاضلاب بيمارستاني </w:t>
            </w:r>
          </w:p>
        </w:tc>
      </w:tr>
      <w:tr w:rsidR="00F74982" w:rsidRPr="00F74982" w:rsidTr="009C6D9D">
        <w:trPr>
          <w:cantSplit/>
        </w:trPr>
        <w:tc>
          <w:tcPr>
            <w:tcW w:w="794" w:type="dxa"/>
          </w:tcPr>
          <w:p w:rsidR="009C6D9D" w:rsidRPr="00F74982" w:rsidRDefault="009C6D9D" w:rsidP="009C6D9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C6D9D" w:rsidRPr="00F74982" w:rsidRDefault="009C6D9D" w:rsidP="009C6D9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9C6D9D" w:rsidRPr="00F74982" w:rsidRDefault="009C6D9D" w:rsidP="009C6D9D">
            <w:pPr>
              <w:spacing w:after="200" w:line="276" w:lineRule="auto"/>
              <w:contextualSpacing/>
              <w:rPr>
                <w:rStyle w:val="StyleComplexNazanin"/>
                <w:rFonts w:asciiTheme="majorBidi" w:hAnsiTheme="majorBidi" w:cs="B Nazanin"/>
                <w:b/>
                <w:bCs/>
                <w:rtl/>
              </w:rPr>
            </w:pPr>
            <w:r w:rsidRPr="00F74982"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  <w:lang w:bidi="fa-IR"/>
              </w:rPr>
              <w:t>تصفيه و دفع اصولي فاضلاب بيمارستاني.</w:t>
            </w:r>
          </w:p>
        </w:tc>
      </w:tr>
      <w:tr w:rsidR="00F74982" w:rsidRPr="00F74982" w:rsidTr="009C6D9D">
        <w:trPr>
          <w:cantSplit/>
        </w:trPr>
        <w:tc>
          <w:tcPr>
            <w:tcW w:w="794" w:type="dxa"/>
          </w:tcPr>
          <w:p w:rsidR="009C6D9D" w:rsidRPr="00F74982" w:rsidRDefault="009C6D9D" w:rsidP="009C6D9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C6D9D" w:rsidRPr="00F74982" w:rsidRDefault="009C6D9D" w:rsidP="009C6D9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9C6D9D" w:rsidRPr="00F74982" w:rsidRDefault="009C6D9D" w:rsidP="009C6D9D">
            <w:pPr>
              <w:spacing w:after="200" w:line="276" w:lineRule="auto"/>
              <w:contextualSpacing/>
              <w:rPr>
                <w:rStyle w:val="StyleComplexNazanin"/>
                <w:rFonts w:asciiTheme="majorBidi" w:eastAsiaTheme="minorHAnsi" w:hAnsiTheme="majorBidi" w:cs="B Nazanin"/>
                <w:b/>
                <w:bCs/>
                <w:rtl/>
              </w:rPr>
            </w:pPr>
            <w:r w:rsidRPr="00933636">
              <w:rPr>
                <w:rStyle w:val="StyleComplexNazanin"/>
                <w:rFonts w:asciiTheme="majorBidi" w:eastAsiaTheme="minorHAnsi" w:hAnsiTheme="majorBidi" w:cs="B Nazanin" w:hint="cs"/>
                <w:b/>
                <w:bCs/>
                <w:color w:val="FF0000"/>
                <w:rtl/>
                <w:lang w:bidi="fa-IR"/>
              </w:rPr>
              <w:t>دفع در چاه جاذب داخل محوطه بیمارستان</w:t>
            </w:r>
          </w:p>
        </w:tc>
      </w:tr>
      <w:tr w:rsidR="00A83656" w:rsidRPr="00F74982" w:rsidTr="009C6D9D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847B11" w:rsidRPr="00F74982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7C16AC" w:rsidRPr="00F74982">
              <w:rPr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:rsidR="00DA6CEC" w:rsidRPr="00F74982" w:rsidRDefault="0086268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ﺭﺍﻩﻫﺎﻱﺍﻧﺘﻘﺎﻝﻣﻴﻜﺮﻭﺍﺭگانیسمﻫﺎﺩﺭﺑﻴﻤﺎﺭﺳﺘﺎﻥﻋﺒﺎﺭﺗﻨﺪﺍﺯ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91CF5" w:rsidRPr="00F74982" w:rsidRDefault="00862682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ﺍﻧﺘﻘﺎﻝﺍﺯﻃﺮﻳﻖﺗﻤﺎﺱ</w:t>
            </w:r>
            <w:r w:rsidR="0047662B"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(</w:t>
            </w:r>
            <w:r w:rsidRPr="00F74982">
              <w:rPr>
                <w:rStyle w:val="StyleComplexNazanin"/>
                <w:rFonts w:asciiTheme="majorBidi" w:hAnsiTheme="majorBidi" w:cs="B Nazanin"/>
                <w:bCs/>
              </w:rPr>
              <w:t>Contact</w:t>
            </w:r>
            <w:r w:rsidR="0047662B"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)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91CF5" w:rsidRPr="00F74982" w:rsidRDefault="0047662B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ﺍﻧﺘﻘﺎﻝﺍﺯﻃﺮﻳﻖﻫﻮﺍ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(</w:t>
            </w:r>
            <w:r w:rsidRPr="00F74982">
              <w:rPr>
                <w:rStyle w:val="StyleComplexNazanin"/>
                <w:rFonts w:asciiTheme="majorBidi" w:hAnsiTheme="majorBidi" w:cs="B Nazanin"/>
                <w:bCs/>
              </w:rPr>
              <w:t>Airborne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)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91CF5" w:rsidRPr="00F74982" w:rsidRDefault="0047662B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ﺍﻧﺘﻘﺎﻝﺍﺯﻃﺮﻳﻖﻭﺳﻴﻠﻪﻣﺸﺘﺮﻙﺁﻟﻮﺩه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91CF5" w:rsidRPr="00F74982" w:rsidRDefault="0047662B" w:rsidP="00D91CF5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ﺗﻤﺎﻣﻲ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ﻣﻮﺍﺭﺩ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ﺻﺤﻴﺢ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ﺍﺳﺖ</w:t>
            </w:r>
          </w:p>
        </w:tc>
      </w:tr>
      <w:tr w:rsidR="00A83656" w:rsidRPr="00F74982" w:rsidTr="00D91CF5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7C16AC" w:rsidRPr="00F74982">
              <w:rPr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:rsidR="00DA6CEC" w:rsidRPr="00F74982" w:rsidRDefault="00D91CF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چند درصد زائدات تول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شده در مراکز بهداشت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درمان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جزء زباله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خطرناک حاو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 عفون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مواد سم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سرطانزا و نظا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آنها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باشد؟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10تا 25 درصد    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75 تا 90 درصد    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50درصد         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30 تا 40 درصد</w:t>
            </w:r>
          </w:p>
        </w:tc>
      </w:tr>
      <w:tr w:rsidR="00A83656" w:rsidRPr="00F74982" w:rsidTr="00D91CF5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7C16AC" w:rsidRPr="00F74982">
              <w:rPr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:rsidR="00DA6CEC" w:rsidRPr="00F74982" w:rsidRDefault="00D91CF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ترک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پسماند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درمان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معمولاً به چه صورت است؟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کربن 20 درصد ، اکسیژن 50 درصد،هیدروژن 6 درصد،برخی از سایر عناصر     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کربن 40 درصد ، اکسیژن 30 درصد،هیدروژن 15 درصد،برخی از سایر عناصر               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کربن 30 درصد ، اکسیژن 40 درصد،هیدروژن 15درصد،برخی از سایر عناصر       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کربن 50 درصد ، اکسیژن 20 درصد،هیدروژن 6 درصد،برخی از سایر عناصر        </w:t>
            </w:r>
          </w:p>
        </w:tc>
      </w:tr>
      <w:tr w:rsidR="00A83656" w:rsidRPr="00F74982" w:rsidTr="00D91CF5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:rsidR="00DA6CEC" w:rsidRPr="00F74982" w:rsidRDefault="00D91CF5" w:rsidP="00D92B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دفع بهداشت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خطرناک مراکز بهداشت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درمان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چند برابر زائدات عموم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است؟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2 برابر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5 برابر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10 برابر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                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91CF5" w:rsidRPr="00F74982" w:rsidRDefault="00D91CF5" w:rsidP="00D91CF5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20 برابر</w:t>
            </w:r>
          </w:p>
        </w:tc>
      </w:tr>
      <w:tr w:rsidR="00A83656" w:rsidRPr="00F74982" w:rsidTr="00D91CF5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:rsidR="00DA6CEC" w:rsidRPr="00F74982" w:rsidRDefault="0047662B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پرﻛﻠﺮﻳﻦ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ﻣﻘﺪﺍﺭﻱ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ﺑﺮﺍﻱ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ﻋﻔﻮﻧﺖ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ﺯﺩﺍﻳﻲ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ﻓﺎﺿﻼﺏ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ﻫﺎ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ﻣﻲﺗﻮﺍﻥ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ﺍﺳﺘﻔﺎﺩﻩ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ﻛﺮﺩ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؟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91CF5" w:rsidRPr="00F74982" w:rsidRDefault="0047662B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2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/.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ﺗﺎ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8./</w:t>
            </w:r>
            <w:proofErr w:type="spellStart"/>
            <w:r w:rsidRPr="00F74982">
              <w:rPr>
                <w:rStyle w:val="StyleComplexNazanin"/>
                <w:rFonts w:asciiTheme="majorBidi" w:hAnsiTheme="majorBidi" w:cs="B Nazanin"/>
                <w:bCs/>
              </w:rPr>
              <w:t>PPm</w:t>
            </w:r>
            <w:proofErr w:type="spellEnd"/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91CF5" w:rsidRPr="00F74982" w:rsidRDefault="0047662B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20 گرﻡ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ﺩﺭ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>10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 xml:space="preserve"> ﻟﻴﺘﺮ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ﺁﺏ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91CF5" w:rsidRPr="00F74982" w:rsidRDefault="0047662B" w:rsidP="00D91CF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5 گرﻡ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10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 xml:space="preserve"> ﻟﻴﺘﺮ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ﺁﺏ</w:t>
            </w:r>
          </w:p>
        </w:tc>
      </w:tr>
      <w:tr w:rsidR="00F74982" w:rsidRPr="00F74982" w:rsidTr="00D91CF5">
        <w:trPr>
          <w:cantSplit/>
        </w:trPr>
        <w:tc>
          <w:tcPr>
            <w:tcW w:w="794" w:type="dxa"/>
          </w:tcPr>
          <w:p w:rsidR="00D91CF5" w:rsidRPr="00F74982" w:rsidRDefault="00D91CF5" w:rsidP="00D91CF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1CF5" w:rsidRPr="00F74982" w:rsidRDefault="00D91CF5" w:rsidP="00D91CF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91CF5" w:rsidRPr="00F74982" w:rsidRDefault="0047662B" w:rsidP="00D91CF5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30 گرﻡ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10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 xml:space="preserve"> ﻟﻴﺘﺮ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ﺁﺏ</w:t>
            </w:r>
          </w:p>
        </w:tc>
      </w:tr>
      <w:tr w:rsidR="00A83656" w:rsidRPr="00F74982" w:rsidTr="00D91CF5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8092C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:rsidR="00DA6CEC" w:rsidRPr="00F74982" w:rsidRDefault="0078092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زائدات........ شامل بافت ها،ارگان ها، اعضا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بدن،زائدات انسان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وانات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مرده، خون و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عات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بدن انسان هستند.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78092C" w:rsidRPr="00F74982" w:rsidRDefault="0078092C" w:rsidP="00780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8092C" w:rsidRPr="00F74982" w:rsidRDefault="0078092C" w:rsidP="00780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8092C" w:rsidRPr="00F74982" w:rsidRDefault="0078092C" w:rsidP="0078092C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دارویی              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78092C" w:rsidRPr="00F74982" w:rsidRDefault="0078092C" w:rsidP="00780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8092C" w:rsidRPr="00F74982" w:rsidRDefault="0078092C" w:rsidP="00780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8092C" w:rsidRPr="00F74982" w:rsidRDefault="0078092C" w:rsidP="0078092C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تیز و برنده        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78092C" w:rsidRPr="00F74982" w:rsidRDefault="0078092C" w:rsidP="00780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8092C" w:rsidRPr="00F74982" w:rsidRDefault="0078092C" w:rsidP="00780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8092C" w:rsidRPr="00F74982" w:rsidRDefault="0078092C" w:rsidP="0078092C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ژنوتوکسیک             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78092C" w:rsidRPr="00F74982" w:rsidRDefault="0078092C" w:rsidP="00780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8092C" w:rsidRPr="00F74982" w:rsidRDefault="0078092C" w:rsidP="00780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8092C" w:rsidRPr="00F74982" w:rsidRDefault="0078092C" w:rsidP="0078092C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>پاتولوژیک</w:t>
            </w:r>
          </w:p>
        </w:tc>
      </w:tr>
      <w:tr w:rsidR="00A83656" w:rsidRPr="00F74982" w:rsidTr="0078092C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8092C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:rsidR="00DA6CEC" w:rsidRPr="00F74982" w:rsidRDefault="009C5C3D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ﺟﻬﺖ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گندﺯﺩﺍﻳﻲ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ﺳﻄﺢ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ﺁﻟﻮﺩﻩ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،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ﺗﺨﺖ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ﻳﺎ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ﻣﻴﺰ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ﺑﺎ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ﺧﻮﻥ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ﺗﺮﺷﺤﺎﺕ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ﺑﻴﻤﺎﺭ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ﺑﺎ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ﻭﺍﻳﺘﻜﺲ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ﻛﺪﺍﻡ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ﻣﻮﺭﺩ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ﺻﺤﻴﺢ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ﺍﺳﺖ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؟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F7498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F74982" w:rsidRDefault="009C5C3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پارچه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ﻳﺎ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گاز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ﺭﻭﻱ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ﻣﺤﻞ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ﺧﻮﻥ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گذﺍﺷﺘﻪ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ﺍﺯﺟﺬﺏ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ﺧﻮﻥ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،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ﺩﻭﺭﺍﻧﺪﺍﺧﺘﻪ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ﺷﻮﺩ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.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78092C" w:rsidRPr="00F74982" w:rsidRDefault="0078092C" w:rsidP="00780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8092C" w:rsidRPr="00F74982" w:rsidRDefault="0078092C" w:rsidP="00780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8092C" w:rsidRPr="00F74982" w:rsidRDefault="009C5C3D" w:rsidP="0078092C"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ﻣﻘﺪﺍﺭﻱ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ﻭﺍﻳﺘﻜﺲ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9/1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ﺭﻭﻱ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ﻣﺤﻞ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ﺭﻳﺨﺘﻪ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ﺗﺎ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ﻣﺪﺕ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10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ﺩﻗﻴﻘﻪ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ﺑﻤﺎﻧﺪ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.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78092C" w:rsidRPr="00F74982" w:rsidRDefault="0078092C" w:rsidP="00780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8092C" w:rsidRPr="00F74982" w:rsidRDefault="0078092C" w:rsidP="00780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8092C" w:rsidRPr="00F74982" w:rsidRDefault="009C5C3D" w:rsidP="0078092C"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ﺩﺳﺘﻜﺶ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ﻣﺸﻜﻲ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ﺑﻪ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ﻛﻤﻚ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پارچهﺍﻱ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ﺧﻮﻥ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ﺭﺍ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ﺗﻤﻴﺰ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پارچه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ﺳﻄﻞ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ﺯﺑﺎﻟﻪ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ﻋﻔﻮﻧﻲ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ﺍﻧﺪﺍﺧﺘﻪ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ﺷﻮﺩ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.</w:t>
            </w:r>
          </w:p>
        </w:tc>
      </w:tr>
      <w:tr w:rsidR="00F74982" w:rsidRPr="00F74982" w:rsidTr="0078092C">
        <w:trPr>
          <w:cantSplit/>
        </w:trPr>
        <w:tc>
          <w:tcPr>
            <w:tcW w:w="794" w:type="dxa"/>
          </w:tcPr>
          <w:p w:rsidR="0078092C" w:rsidRPr="00F74982" w:rsidRDefault="0078092C" w:rsidP="00780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8092C" w:rsidRPr="00F74982" w:rsidRDefault="0078092C" w:rsidP="00780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8092C" w:rsidRPr="00F74982" w:rsidRDefault="009C5C3D" w:rsidP="0078092C"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ﺗﻤﺎﻣﻲ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ﻣﻮﺍﺭﺩ</w:t>
            </w:r>
          </w:p>
        </w:tc>
      </w:tr>
      <w:tr w:rsidR="00A83656" w:rsidRPr="00F74982" w:rsidTr="0078092C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8E05BD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8E05BD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:rsidR="00DA6CEC" w:rsidRPr="00F74982" w:rsidRDefault="008E05BD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 گز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مشخصات مواد زائد ش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ناش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مراکز بهداشت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درمان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ست؟</w:t>
            </w:r>
          </w:p>
        </w:tc>
      </w:tr>
      <w:tr w:rsidR="00F74982" w:rsidRPr="00F74982" w:rsidTr="008E05BD">
        <w:trPr>
          <w:cantSplit/>
        </w:trPr>
        <w:tc>
          <w:tcPr>
            <w:tcW w:w="794" w:type="dxa"/>
          </w:tcPr>
          <w:p w:rsidR="008E05BD" w:rsidRPr="00F74982" w:rsidRDefault="008E05BD" w:rsidP="008E05B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E05BD" w:rsidRPr="00F74982" w:rsidRDefault="008E05BD" w:rsidP="008E05B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8E05BD" w:rsidRPr="00F74982" w:rsidRDefault="008E05BD" w:rsidP="008E05B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سمی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باشد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</w:t>
            </w:r>
          </w:p>
        </w:tc>
      </w:tr>
      <w:tr w:rsidR="00F74982" w:rsidRPr="00F74982" w:rsidTr="008E05BD">
        <w:trPr>
          <w:cantSplit/>
        </w:trPr>
        <w:tc>
          <w:tcPr>
            <w:tcW w:w="794" w:type="dxa"/>
          </w:tcPr>
          <w:p w:rsidR="008E05BD" w:rsidRPr="00F74982" w:rsidRDefault="008E05BD" w:rsidP="008E05B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E05BD" w:rsidRPr="00F74982" w:rsidRDefault="008E05BD" w:rsidP="008E05B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8E05BD" w:rsidRPr="00F74982" w:rsidRDefault="008E05BD" w:rsidP="008E05B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پی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اچ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بیشتر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از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2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و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یا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کمتر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از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12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باشد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 </w:t>
            </w:r>
          </w:p>
        </w:tc>
      </w:tr>
      <w:tr w:rsidR="00F74982" w:rsidRPr="00F74982" w:rsidTr="008E05BD">
        <w:trPr>
          <w:cantSplit/>
        </w:trPr>
        <w:tc>
          <w:tcPr>
            <w:tcW w:w="794" w:type="dxa"/>
          </w:tcPr>
          <w:p w:rsidR="008E05BD" w:rsidRPr="00F74982" w:rsidRDefault="008E05BD" w:rsidP="008E05B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E05BD" w:rsidRPr="00F74982" w:rsidRDefault="008E05BD" w:rsidP="008E05B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8E05BD" w:rsidRPr="00F74982" w:rsidRDefault="008E05BD" w:rsidP="008E05B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قابل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اشتعال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فعال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باشد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8E05BD">
        <w:trPr>
          <w:cantSplit/>
        </w:trPr>
        <w:tc>
          <w:tcPr>
            <w:tcW w:w="794" w:type="dxa"/>
          </w:tcPr>
          <w:p w:rsidR="008E05BD" w:rsidRPr="00F74982" w:rsidRDefault="008E05BD" w:rsidP="008E05B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E05BD" w:rsidRPr="00F74982" w:rsidRDefault="008E05BD" w:rsidP="008E05B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8E05BD" w:rsidRPr="00F74982" w:rsidRDefault="008E05BD" w:rsidP="008E05BD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ژنوتوکسیک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باشد</w:t>
            </w:r>
          </w:p>
        </w:tc>
      </w:tr>
      <w:tr w:rsidR="00A83656" w:rsidRPr="00F74982" w:rsidTr="008E05BD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974D20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:rsidR="00DA6CEC" w:rsidRPr="00F74982" w:rsidRDefault="00974D20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هنگام برنامه 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تصم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 روش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 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کدام خصوص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بس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مهم است؟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فیزیکی        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شیمیایی          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فیزیکی - شیمیایی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 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            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مکانیکی</w:t>
            </w:r>
          </w:p>
        </w:tc>
      </w:tr>
      <w:tr w:rsidR="00A83656" w:rsidRPr="00F74982" w:rsidTr="00974D20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974D20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:rsidR="00DA6CEC" w:rsidRPr="00F74982" w:rsidRDefault="00CA2887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ﻛﺪﺍﻡ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ﺰﻳﻨﻪ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ﻣﻮﺭﺩ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ﺭنگ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ﺗﻲ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ﻫﺎﻱ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ﺑﺨﺶ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ﻫﺎﻱ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ﻣﺨﺘﻠﻒ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ﺑﻴﻤﺎﺭﺳﺘﺎﻥ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ﺻﺤﻴﺢ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ﺑﺎﺷﺪ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؟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974D20" w:rsidRPr="00F74982" w:rsidRDefault="00CA2887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ﺳﻔﻴﺪ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(ﺁﺑﺪﺍﺭﺧﺎﻧﻪ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)</w:t>
            </w:r>
            <w:r w:rsidRPr="00933636">
              <w:rPr>
                <w:rStyle w:val="StyleComplexNazanin"/>
                <w:rFonts w:ascii="Sakkal Majalla" w:hAnsi="Sakkal Majalla" w:cs="Sakkal Majalla" w:hint="cs"/>
                <w:bCs/>
                <w:color w:val="FF0000"/>
                <w:rtl/>
              </w:rPr>
              <w:t>–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ﺳﺒﺰ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(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ﺍﺗﺎﻕ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ﺍﺳﺘﺮﺍﺣﺖ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پزﺷﻜﺎﻥ)</w:t>
            </w:r>
            <w:r w:rsidRPr="00933636">
              <w:rPr>
                <w:rStyle w:val="StyleComplexNazanin"/>
                <w:rFonts w:ascii="Sakkal Majalla" w:hAnsi="Sakkal Majalla" w:cs="Sakkal Majalla" w:hint="cs"/>
                <w:bCs/>
                <w:color w:val="FF0000"/>
                <w:rtl/>
              </w:rPr>
              <w:t>–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ﻗﺮﻣﺰ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(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ﺳﺎﻟﻦ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ﻫﺎ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ﻭ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ﺭﺍﻫﺮﻭﻫﺎ)</w:t>
            </w:r>
            <w:r w:rsidRPr="00933636">
              <w:rPr>
                <w:rStyle w:val="StyleComplexNazanin"/>
                <w:rFonts w:ascii="Sakkal Majalla" w:hAnsi="Sakkal Majalla" w:cs="Sakkal Majalla" w:hint="cs"/>
                <w:bCs/>
                <w:color w:val="FF0000"/>
                <w:rtl/>
              </w:rPr>
              <w:t>–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ﺯﺭﺩ (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ﺍﺗﺎﻕ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6739A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ﺑﻴﻤﺎﺭﺍﻥ)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974D20" w:rsidRPr="00F74982" w:rsidRDefault="00CA2887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ﺳﻔﻴﺪ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(ﺍﺑﺪﺍﺭﺧﺎﻧﻪ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)</w:t>
            </w:r>
            <w:r w:rsidRPr="00F74982">
              <w:rPr>
                <w:rStyle w:val="StyleComplexNazanin"/>
                <w:rFonts w:ascii="Sakkal Majalla" w:hAnsi="Sakkal Majalla" w:cs="Sakkal Majalla" w:hint="cs"/>
                <w:bCs/>
                <w:rtl/>
              </w:rPr>
              <w:t>–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ﺳﺒﺰ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(ﺳﺎﻟﻦ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ﻫﺎ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ﺭﺍﻫﺮﻭﻫﺎ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)</w:t>
            </w:r>
            <w:r w:rsidRPr="00F74982">
              <w:rPr>
                <w:rStyle w:val="StyleComplexNazanin"/>
                <w:rFonts w:ascii="Sakkal Majalla" w:hAnsi="Sakkal Majalla" w:cs="Sakkal Majalla" w:hint="cs"/>
                <w:bCs/>
                <w:rtl/>
              </w:rPr>
              <w:t>–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ﻗﺮﻣﺰ(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ﺍﺗﺎﻕ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ﺍﺳﺘﺮﺍﺣﺖ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پزﺷﻜﺎﻥ)</w:t>
            </w:r>
            <w:r w:rsidRPr="00F74982">
              <w:rPr>
                <w:rStyle w:val="StyleComplexNazanin"/>
                <w:rFonts w:ascii="Sakkal Majalla" w:hAnsi="Sakkal Majalla" w:cs="Sakkal Majalla" w:hint="cs"/>
                <w:bCs/>
                <w:rtl/>
              </w:rPr>
              <w:t>–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ﺯﺭﺩ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(ﺍﺗﺎﻕ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ﺑﻴﻤﺎﺭﺍﻥ)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974D20" w:rsidRPr="00F74982" w:rsidRDefault="00CA2887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ﺳﻔﻴﺪ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ﺍﺑﺪﺍﺭﺧﺎﻧﻪ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)</w:t>
            </w:r>
            <w:r w:rsidRPr="00F74982">
              <w:rPr>
                <w:rStyle w:val="StyleComplexNazanin"/>
                <w:rFonts w:ascii="Sakkal Majalla" w:hAnsi="Sakkal Majalla" w:cs="Sakkal Majalla" w:hint="cs"/>
                <w:bCs/>
                <w:rtl/>
              </w:rPr>
              <w:t>–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ﺳﺒﺰ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ﺍﺗﺎﻕ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ﺑﻴﻤﺎﺭﺍﻥ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)</w:t>
            </w:r>
            <w:r w:rsidRPr="00F74982">
              <w:rPr>
                <w:rStyle w:val="StyleComplexNazanin"/>
                <w:rFonts w:ascii="Sakkal Majalla" w:hAnsi="Sakkal Majalla" w:cs="Sakkal Majalla" w:hint="cs"/>
                <w:bCs/>
                <w:rtl/>
              </w:rPr>
              <w:t>–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ﻗﺮﻣﺰ(ﺍﺗﺎﻕ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ﺍﺳﺘﺮﺍﺣﺖ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پزﺷﻜﺎﻥ)</w:t>
            </w:r>
            <w:r w:rsidRPr="00F74982">
              <w:rPr>
                <w:rStyle w:val="StyleComplexNazanin"/>
                <w:rFonts w:ascii="Sakkal Majalla" w:hAnsi="Sakkal Majalla" w:cs="Sakkal Majalla" w:hint="cs"/>
                <w:bCs/>
                <w:rtl/>
              </w:rPr>
              <w:t>–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ﺯﺭﺩ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(ﺳﺎﻟﻦ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ﻫﺎ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ﺭﺍﻫﺮﻭﻫﺎ)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974D20" w:rsidRPr="00F74982" w:rsidRDefault="00CA2887" w:rsidP="00974D20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ﺳﻔﻴﺪ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(ﺁﺑﺪﺍﺭﺧﺎﻧﻪ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)</w:t>
            </w:r>
            <w:r w:rsidRPr="00F74982">
              <w:rPr>
                <w:rStyle w:val="StyleComplexNazanin"/>
                <w:rFonts w:ascii="Sakkal Majalla" w:hAnsi="Sakkal Majalla" w:cs="Sakkal Majalla" w:hint="cs"/>
                <w:bCs/>
                <w:rtl/>
              </w:rPr>
              <w:t>–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ﺳﺒﺰ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ﺍﺗﺎﻕ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ﺍﺳﺘﺮﺍﺣﺖ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پزﺷﻜﺎﻥ)</w:t>
            </w:r>
            <w:r w:rsidRPr="00F74982">
              <w:rPr>
                <w:rStyle w:val="StyleComplexNazanin"/>
                <w:rFonts w:ascii="Sakkal Majalla" w:hAnsi="Sakkal Majalla" w:cs="Sakkal Majalla" w:hint="cs"/>
                <w:bCs/>
                <w:rtl/>
              </w:rPr>
              <w:t>–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ﻗﺮﻣﺰ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(ﺍﺗﺎﻕ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ﺑﻴﻤﺎﺭﺍﻥ)</w:t>
            </w:r>
            <w:r w:rsidRPr="00F74982">
              <w:rPr>
                <w:rStyle w:val="StyleComplexNazanin"/>
                <w:rFonts w:ascii="Sakkal Majalla" w:hAnsi="Sakkal Majalla" w:cs="Sakkal Majalla" w:hint="cs"/>
                <w:bCs/>
                <w:rtl/>
              </w:rPr>
              <w:t>–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ﺯﺭﺩ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(ﺳﺎﻟﻦ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ﻫﺎ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ﺭﺍﻫﺮﻭﻫﺎ)</w:t>
            </w:r>
          </w:p>
        </w:tc>
      </w:tr>
      <w:tr w:rsidR="00A83656" w:rsidRPr="00F74982" w:rsidTr="00974D20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D97F35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F74982" w:rsidRPr="00F74982" w:rsidTr="00D97F35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:rsidR="00DA6CEC" w:rsidRPr="00F74982" w:rsidRDefault="0010403B" w:rsidP="00D97F3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ﺩﺭﺭﻭﺵ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ﺍﺳﺘﺮﻳﻠﻴﺰﺍﺳﻴﻮﻥ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ﺑﺼﻮﺭﺕﺣﺮﺍﺭﺍﺕ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ﺧﺸﻚ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(ﻓﻮﺭ)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ﻣﺤﺪﻭﺩﻩ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ﺩﻣﺎﻳﻲ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ﺯﻣﺎﻥ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ﻻﺯﻡ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ﺑﺮﺍﻱ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ﺳﺘﺮﻭﻥ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ﺳﺎﺯﻱ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چقدﺭ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ﺑﺎﻳﺪ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ﺑﺎﺷﺪ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؟</w:t>
            </w:r>
          </w:p>
        </w:tc>
      </w:tr>
      <w:tr w:rsidR="00F74982" w:rsidRPr="00F74982" w:rsidTr="00D97F35">
        <w:trPr>
          <w:cantSplit/>
        </w:trPr>
        <w:tc>
          <w:tcPr>
            <w:tcW w:w="794" w:type="dxa"/>
          </w:tcPr>
          <w:p w:rsidR="00D97F35" w:rsidRPr="00F74982" w:rsidRDefault="00D97F35" w:rsidP="00D97F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7F35" w:rsidRPr="00F74982" w:rsidRDefault="00D97F35" w:rsidP="00D97F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97F35" w:rsidRPr="00F74982" w:rsidRDefault="0010403B" w:rsidP="00D97F35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160 ﺩﺭﺟﻪ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ﺳﺎﻧﺘﻲ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گرﺍﺩ ﺩﺭﻣﺪﺕ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2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ﺳﺎﻋﺖ</w:t>
            </w:r>
          </w:p>
        </w:tc>
      </w:tr>
      <w:tr w:rsidR="00F74982" w:rsidRPr="00F74982" w:rsidTr="00D97F35">
        <w:trPr>
          <w:cantSplit/>
        </w:trPr>
        <w:tc>
          <w:tcPr>
            <w:tcW w:w="794" w:type="dxa"/>
          </w:tcPr>
          <w:p w:rsidR="00D97F35" w:rsidRPr="00F74982" w:rsidRDefault="00D97F35" w:rsidP="00D97F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7F35" w:rsidRPr="00F74982" w:rsidRDefault="00D97F35" w:rsidP="00D97F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97F35" w:rsidRPr="00F74982" w:rsidRDefault="0010403B" w:rsidP="00D97F35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 xml:space="preserve">171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ﺩﺭﺟﻪ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ﺳﺎنتی گراﺩ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ﻣﺪﺕ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1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ﺳﺎﻋﺖ</w:t>
            </w:r>
          </w:p>
        </w:tc>
      </w:tr>
      <w:tr w:rsidR="00F74982" w:rsidRPr="00F74982" w:rsidTr="00D97F35">
        <w:trPr>
          <w:cantSplit/>
        </w:trPr>
        <w:tc>
          <w:tcPr>
            <w:tcW w:w="794" w:type="dxa"/>
          </w:tcPr>
          <w:p w:rsidR="00D97F35" w:rsidRPr="00F74982" w:rsidRDefault="00D97F35" w:rsidP="00D97F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7F35" w:rsidRPr="00F74982" w:rsidRDefault="00D97F35" w:rsidP="00D97F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97F35" w:rsidRPr="00F74982" w:rsidRDefault="0010403B" w:rsidP="00D97F35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180 ﺩﺭﺟﻪ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ﺳﺎﻧﺘﻲ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گرﺍﺩ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ﻣ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ـ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ﺪﺕ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5/0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ﺳﺎﻋﺖ</w:t>
            </w:r>
          </w:p>
        </w:tc>
      </w:tr>
      <w:tr w:rsidR="00F74982" w:rsidRPr="00F74982" w:rsidTr="00D97F35">
        <w:trPr>
          <w:cantSplit/>
        </w:trPr>
        <w:tc>
          <w:tcPr>
            <w:tcW w:w="794" w:type="dxa"/>
          </w:tcPr>
          <w:p w:rsidR="00D97F35" w:rsidRPr="00F74982" w:rsidRDefault="00D97F35" w:rsidP="00D97F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97F35" w:rsidRPr="00F74982" w:rsidRDefault="00D97F35" w:rsidP="00D97F3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97F35" w:rsidRPr="00F74982" w:rsidRDefault="0010403B" w:rsidP="00D97F35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ﻫﻤﻪ ﻣﻮﺍﺭﺩ</w:t>
            </w:r>
          </w:p>
        </w:tc>
      </w:tr>
      <w:tr w:rsidR="00D97F35" w:rsidRPr="00F74982" w:rsidTr="00D97F35">
        <w:trPr>
          <w:cantSplit/>
        </w:trPr>
        <w:tc>
          <w:tcPr>
            <w:tcW w:w="794" w:type="dxa"/>
          </w:tcPr>
          <w:p w:rsidR="00D97F35" w:rsidRPr="00F74982" w:rsidRDefault="00D97F35" w:rsidP="00D97F3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D97F35" w:rsidRPr="00F74982" w:rsidRDefault="00D97F35" w:rsidP="00D97F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974D20">
        <w:trPr>
          <w:cantSplit/>
        </w:trPr>
        <w:tc>
          <w:tcPr>
            <w:tcW w:w="794" w:type="dxa"/>
          </w:tcPr>
          <w:p w:rsidR="00DA6CEC" w:rsidRPr="00F7498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DA6CEC" w:rsidRPr="00F7498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:rsidR="00DA6CEC" w:rsidRPr="00F74982" w:rsidRDefault="00974D20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مراکز بهداشت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چه اطلاعات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 رو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برچسب ها نوشته شود؟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گروه زائدات- تاریخ تولید- مقصد 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گروه زائدات- تاریخ جمع آوری- بخشی که در بیمارستان تولید شده اند- مقصد زائدات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     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تاریخ جمع آوری- بخشی که در بیمارستان تولید شده اند- مقصد 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گروه زائدات- تاریخ تولید- بخشی که در بیمارستان تولید شده اند- مقصد 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</w:t>
            </w:r>
          </w:p>
        </w:tc>
      </w:tr>
      <w:tr w:rsidR="00A83656" w:rsidRPr="00F74982" w:rsidTr="00974D20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Pr="00F74982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974D20">
        <w:trPr>
          <w:cantSplit/>
        </w:trPr>
        <w:tc>
          <w:tcPr>
            <w:tcW w:w="794" w:type="dxa"/>
          </w:tcPr>
          <w:p w:rsidR="005110C8" w:rsidRPr="00F7498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F7498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5110C8" w:rsidRPr="00F7498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:rsidR="005110C8" w:rsidRPr="00F74982" w:rsidRDefault="00974D20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زباله سوزها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رو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ل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 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کدام زائدات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نامناسب است؟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عفونی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تیز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برنده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شیمیایی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داروئی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</w:t>
            </w:r>
          </w:p>
        </w:tc>
      </w:tr>
      <w:tr w:rsidR="00F74982" w:rsidRPr="00F74982" w:rsidTr="00974D20">
        <w:trPr>
          <w:cantSplit/>
        </w:trPr>
        <w:tc>
          <w:tcPr>
            <w:tcW w:w="794" w:type="dxa"/>
          </w:tcPr>
          <w:p w:rsidR="00974D20" w:rsidRPr="00F74982" w:rsidRDefault="00974D20" w:rsidP="00974D2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74D20" w:rsidRPr="00F74982" w:rsidRDefault="00974D20" w:rsidP="00974D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974D20" w:rsidRPr="00F74982" w:rsidRDefault="00974D20" w:rsidP="00974D20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زائدات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رادیو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اکتیو</w:t>
            </w:r>
          </w:p>
        </w:tc>
      </w:tr>
      <w:tr w:rsidR="00A83656" w:rsidRPr="00F74982" w:rsidTr="00974D20">
        <w:trPr>
          <w:cantSplit/>
        </w:trPr>
        <w:tc>
          <w:tcPr>
            <w:tcW w:w="794" w:type="dxa"/>
          </w:tcPr>
          <w:p w:rsidR="00A83656" w:rsidRPr="00F7498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Pr="00F74982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63236F">
        <w:trPr>
          <w:cantSplit/>
        </w:trPr>
        <w:tc>
          <w:tcPr>
            <w:tcW w:w="794" w:type="dxa"/>
            <w:shd w:val="clear" w:color="auto" w:fill="auto"/>
          </w:tcPr>
          <w:p w:rsidR="00305037" w:rsidRPr="00F74982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F7498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305037" w:rsidRPr="00F7498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:rsidR="00305037" w:rsidRPr="00F74982" w:rsidRDefault="004B0372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ﻛﺪﺍﻡ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ﻣﻮﺭﺩ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ﺧﺼﻮﺹﺍﺳﺘﺮﻳﻠﻴﺰﺍﺳﻴﻮﻥ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ﺑﺼﻮﺭﺕﺣﺮﺍﺭﺍﺕ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ﻣﺮﻃﻮﺏ(ﺍﺗﻮﻛﻼﻭ)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ﺻﺤﻴﺢ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ﺍﺳﺖ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؟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63236F" w:rsidRPr="00F74982" w:rsidRDefault="004B0372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ﺍﺗﻮﻛﻼﻭ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ﺩستگاﻫﻲ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ﺍﺳﺖ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ﻛﻪ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ﺑﺎ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ﺍﺳﺘﻔﺎﺩﻩ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ﺍﺯﻋﻮﺍﻣﻞ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ﺩﻣﺎ</w:t>
            </w:r>
            <w:r w:rsidRPr="00933636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</w:rPr>
              <w:t>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ﺑﺨﺎﺭ</w:t>
            </w:r>
            <w:r w:rsidRPr="00933636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</w:rPr>
              <w:t>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ﻓﺸﺎﺭ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ﻭﺯﻣﺎﻥ</w:t>
            </w:r>
            <w:r w:rsidRPr="00933636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</w:rPr>
              <w:t>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ﻋﻤﻞ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ﻣﻲ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ﻛﻨﺪ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>.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63236F" w:rsidRPr="00F74982" w:rsidRDefault="004B0372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ﺑﺎ ﺍﺗﻮﻛﻼﻭ ﻣﻲﺗﻮﺍﻥ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ﺭﻭﻏﻦ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ﻫﺎ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گاﺯﻫﺎﻱ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ﺁﻏﺸﺘﻪ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ﺑﻪ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ﻭﺍﺯﻟﻴﻦ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پوﺩﺭﻫﺎ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ﺳﺘﺮﻭﻥﻧﻤﻮﺩ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.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63236F" w:rsidRPr="00F74982" w:rsidRDefault="004B0372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ﻣﻮﺍﺭﺩ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ﺍﻟﻒ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ﺏ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63236F" w:rsidRPr="00F74982" w:rsidRDefault="004B0372" w:rsidP="0063236F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ﺍﺳﺘﺮﻳﻠﻴﺰﺍﺳﻴﻮﻥ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ﺑﺎ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ﺁﻥ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ﺩﻣﺎﻱ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160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ﺩﺭﺟﻪ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ﺳﺎﻧﺘﻲ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گرﺍﺩ ﺩﺭﻣﺪﺕ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2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 xml:space="preserve"> ﺳﺎﻋﺖﺻﻮﺭﺕ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ﻣﻲ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گیرﺩ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.</w:t>
            </w:r>
          </w:p>
        </w:tc>
      </w:tr>
      <w:tr w:rsidR="00A83656" w:rsidRPr="00F74982" w:rsidTr="0063236F">
        <w:trPr>
          <w:cantSplit/>
        </w:trPr>
        <w:tc>
          <w:tcPr>
            <w:tcW w:w="794" w:type="dxa"/>
          </w:tcPr>
          <w:p w:rsidR="00A83656" w:rsidRPr="00F7498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05037" w:rsidRPr="00F74982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63236F">
        <w:trPr>
          <w:cantSplit/>
        </w:trPr>
        <w:tc>
          <w:tcPr>
            <w:tcW w:w="794" w:type="dxa"/>
            <w:shd w:val="clear" w:color="auto" w:fill="auto"/>
          </w:tcPr>
          <w:p w:rsidR="00305037" w:rsidRPr="00F7498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F7498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305037" w:rsidRPr="00F7498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:rsidR="00305037" w:rsidRPr="00F74982" w:rsidRDefault="00BD4F5A" w:rsidP="0063236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ﺩﺳﺘﻮﺭﺍﻟﻌﻤﻠﻬﺎﻱ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ﻨﺪﺯﺩﺍﻳﻲ ﺑﺎ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ﻭﺍﻳﺘﻜﺲ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ﺩﺭ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ﺑﻴﻤﺎﺭﺳﺘﺎﻥ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ﻋﺒﺎﺭﺗﺴﺖ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ﺍﺯ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63236F" w:rsidRPr="00F74982" w:rsidRDefault="00BD4F5A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ﺟﻬﺖ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گندﺯﺩﺍﻳﻲ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ﻋﻤﻮﻣﻲ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ﻣﺤﻴﻂ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49/1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63236F" w:rsidRPr="00F74982" w:rsidRDefault="00BD4F5A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ﺟﻬﺖ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ﺗﺮﺷﺤﺎﺕ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ﺧﻮﻧﻲ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ﻭ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ﻣﻮﺍﺩ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ﺁﻟﻮﺩﻩ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ﺑﺪﻥ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9/1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63236F" w:rsidRPr="00933636" w:rsidRDefault="00BD4F5A" w:rsidP="0063236F">
            <w:pPr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ﻣﻮﺍﺭﺩ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ﺍﻟﻒ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ﻭ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ﺏ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ﺻﺤﻴﺢ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ﺍﺳﺖ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63236F" w:rsidRPr="00F74982" w:rsidRDefault="00BD4F5A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هیچکدﺍﻡ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ﺻﺤﻴﺢ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ﻧﻴﺴﺖ</w:t>
            </w:r>
          </w:p>
        </w:tc>
      </w:tr>
      <w:tr w:rsidR="00A83656" w:rsidRPr="00F74982" w:rsidTr="0063236F">
        <w:trPr>
          <w:cantSplit/>
        </w:trPr>
        <w:tc>
          <w:tcPr>
            <w:tcW w:w="794" w:type="dxa"/>
          </w:tcPr>
          <w:p w:rsidR="00A83656" w:rsidRPr="00F7498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05037" w:rsidRPr="00F74982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B512BA">
        <w:trPr>
          <w:cantSplit/>
        </w:trPr>
        <w:tc>
          <w:tcPr>
            <w:tcW w:w="794" w:type="dxa"/>
            <w:shd w:val="clear" w:color="auto" w:fill="auto"/>
          </w:tcPr>
          <w:p w:rsidR="00305037" w:rsidRPr="00F7498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F7498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B512BA">
        <w:trPr>
          <w:cantSplit/>
        </w:trPr>
        <w:tc>
          <w:tcPr>
            <w:tcW w:w="794" w:type="dxa"/>
          </w:tcPr>
          <w:p w:rsidR="00305037" w:rsidRPr="00F7498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:rsidR="00305037" w:rsidRPr="00F74982" w:rsidRDefault="00BD4F5A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بهداشت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بودن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نقش موثر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........... و ....... دارد.</w:t>
            </w:r>
          </w:p>
        </w:tc>
      </w:tr>
      <w:tr w:rsidR="00F74982" w:rsidRPr="00F74982" w:rsidTr="00B512BA">
        <w:trPr>
          <w:cantSplit/>
        </w:trPr>
        <w:tc>
          <w:tcPr>
            <w:tcW w:w="794" w:type="dxa"/>
          </w:tcPr>
          <w:p w:rsidR="00B512BA" w:rsidRPr="00F74982" w:rsidRDefault="00B512BA" w:rsidP="00B512B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512BA" w:rsidRPr="00F74982" w:rsidRDefault="00B512BA" w:rsidP="00B512B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512BA" w:rsidRPr="00F74982" w:rsidRDefault="00BD4F5A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بهبود سر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ع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ب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ماران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/تماس مطمئن با لوازم و اش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اء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موجود</w:t>
            </w:r>
          </w:p>
        </w:tc>
      </w:tr>
      <w:tr w:rsidR="00F74982" w:rsidRPr="00F74982" w:rsidTr="00B512BA">
        <w:trPr>
          <w:cantSplit/>
        </w:trPr>
        <w:tc>
          <w:tcPr>
            <w:tcW w:w="794" w:type="dxa"/>
          </w:tcPr>
          <w:p w:rsidR="00B512BA" w:rsidRPr="00F74982" w:rsidRDefault="00B512BA" w:rsidP="00B512B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512BA" w:rsidRPr="00F74982" w:rsidRDefault="00B512BA" w:rsidP="00B512B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512BA" w:rsidRPr="00F74982" w:rsidRDefault="00BD4F5A" w:rsidP="00BD4F5A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کنترل 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کرو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ارگان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سمها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/کوتاه شدن زمان بستر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 </w:t>
            </w:r>
          </w:p>
        </w:tc>
      </w:tr>
      <w:tr w:rsidR="00F74982" w:rsidRPr="00F74982" w:rsidTr="00B512BA">
        <w:trPr>
          <w:cantSplit/>
        </w:trPr>
        <w:tc>
          <w:tcPr>
            <w:tcW w:w="794" w:type="dxa"/>
          </w:tcPr>
          <w:p w:rsidR="00B512BA" w:rsidRPr="00F74982" w:rsidRDefault="00B512BA" w:rsidP="00B512B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512BA" w:rsidRPr="00F74982" w:rsidRDefault="00B512BA" w:rsidP="00B512B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512BA" w:rsidRPr="00F74982" w:rsidRDefault="00BD4F5A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>بهبود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سر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</w:rPr>
              <w:t>ع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ب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</w:rPr>
              <w:t>ماران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/ کوتاه شدن زمان بستر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 </w:t>
            </w:r>
          </w:p>
        </w:tc>
      </w:tr>
      <w:tr w:rsidR="00F74982" w:rsidRPr="00F74982" w:rsidTr="00B512BA">
        <w:trPr>
          <w:cantSplit/>
        </w:trPr>
        <w:tc>
          <w:tcPr>
            <w:tcW w:w="794" w:type="dxa"/>
          </w:tcPr>
          <w:p w:rsidR="00B512BA" w:rsidRPr="00F74982" w:rsidRDefault="00B512BA" w:rsidP="00B512B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512BA" w:rsidRPr="00F74982" w:rsidRDefault="00B512BA" w:rsidP="00B512B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512BA" w:rsidRPr="00F74982" w:rsidRDefault="00BD4F5A" w:rsidP="00B512BA">
            <w:pPr>
              <w:contextualSpacing/>
              <w:rPr>
                <w:rFonts w:cs="2  Lotus"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کوتاه شدن زمان بستر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/تماس مطمئن با لوازم و اش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اء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موجود در اطاقها</w:t>
            </w:r>
          </w:p>
        </w:tc>
      </w:tr>
      <w:tr w:rsidR="00B512BA" w:rsidRPr="00F74982" w:rsidTr="00B512BA">
        <w:trPr>
          <w:cantSplit/>
        </w:trPr>
        <w:tc>
          <w:tcPr>
            <w:tcW w:w="794" w:type="dxa"/>
          </w:tcPr>
          <w:p w:rsidR="00B512BA" w:rsidRPr="00F74982" w:rsidRDefault="00B512BA" w:rsidP="00B512B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B512BA" w:rsidRPr="00F74982" w:rsidRDefault="00B512BA" w:rsidP="00B512B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63236F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:rsidR="001218DE" w:rsidRPr="00F74982" w:rsidRDefault="0063236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چه آلا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سرطانزا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زباله سوزها در صورت عدم کنترل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تواند وارد مح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بشود؟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پلی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کلرینه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فنیل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های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(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lang w:bidi="fa-IR"/>
              </w:rPr>
              <w:t>PCBs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)         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بنزن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فرئون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های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پلی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کلرینه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(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lang w:bidi="fa-IR"/>
              </w:rPr>
              <w:t>PCDFs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) 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         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بنزو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اکسین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های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پلی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کلرینه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(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lang w:bidi="fa-IR"/>
              </w:rPr>
              <w:t>PCDDs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)             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همه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موارد</w:t>
            </w:r>
          </w:p>
        </w:tc>
      </w:tr>
      <w:tr w:rsidR="00A83656" w:rsidRPr="00F74982" w:rsidTr="0063236F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:rsidR="001218DE" w:rsidRPr="00F74982" w:rsidRDefault="0063236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 گز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ژگ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فرمالدئ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(</w:t>
            </w:r>
            <w:r w:rsidRPr="00F74982">
              <w:rPr>
                <w:rStyle w:val="StyleComplexNazanin"/>
                <w:rFonts w:asciiTheme="majorBidi" w:hAnsiTheme="majorBidi" w:cs="B Nazanin"/>
                <w:lang w:bidi="fa-IR"/>
              </w:rPr>
              <w:t>HCHO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) به عنوان گندزدا در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 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پزشک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نادرست است؟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F74982" w:rsidRDefault="0063236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باعث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غیر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فعال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سازی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تمام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میکروارگانیسم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گردد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.                                                     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F74982" w:rsidRDefault="0063236F" w:rsidP="006323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Theme="majorBidi" w:hAnsiTheme="majorBidi" w:cs="B Nazanin" w:hint="cs"/>
                <w:bCs/>
                <w:rtl/>
              </w:rPr>
              <w:t>سازمان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تحقیقات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سرطان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فرم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آلدئید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را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عنوان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یک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ماده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سرطانزا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بر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روی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انسان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طبقه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بندی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کرده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است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.         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 xml:space="preserve">     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F74982" w:rsidRDefault="0063236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در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دمای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هوای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آزاد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به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صورت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مایع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و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فعال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است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F74982" w:rsidRDefault="0063236F" w:rsidP="006323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Theme="majorBidi" w:hAnsiTheme="majorBidi" w:cs="B Nazanin"/>
                <w:bCs/>
              </w:rPr>
              <w:t>WHO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مقادیر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مجاز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فرم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آلدئید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proofErr w:type="gramStart"/>
            <w:r w:rsidRPr="00F74982">
              <w:rPr>
                <w:rFonts w:asciiTheme="majorBidi" w:hAnsiTheme="majorBidi" w:cs="B Nazanin" w:hint="cs"/>
                <w:bCs/>
                <w:rtl/>
              </w:rPr>
              <w:t>را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 1</w:t>
            </w:r>
            <w:proofErr w:type="gramEnd"/>
            <w:r w:rsidRPr="00F74982">
              <w:rPr>
                <w:rFonts w:asciiTheme="majorBidi" w:hAnsiTheme="majorBidi" w:cs="B Nazanin"/>
                <w:bCs/>
                <w:rtl/>
              </w:rPr>
              <w:t xml:space="preserve">/0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برای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کل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مردم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اعلام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کرده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است</w:t>
            </w:r>
            <w:r w:rsidRPr="00F74982">
              <w:rPr>
                <w:rFonts w:asciiTheme="majorBidi" w:hAnsiTheme="majorBidi" w:cs="B Nazanin"/>
                <w:bCs/>
                <w:rtl/>
              </w:rPr>
              <w:t>.</w:t>
            </w:r>
          </w:p>
        </w:tc>
      </w:tr>
      <w:tr w:rsidR="00A83656" w:rsidRPr="00F74982" w:rsidTr="00A12D2B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:rsidR="001218DE" w:rsidRPr="00F74982" w:rsidRDefault="0063236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 گز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ژگ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فرمالدئ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(</w:t>
            </w:r>
            <w:r w:rsidRPr="00F74982">
              <w:rPr>
                <w:rStyle w:val="StyleComplexNazanin"/>
                <w:rFonts w:asciiTheme="majorBidi" w:hAnsiTheme="majorBidi" w:cs="B Nazanin"/>
                <w:lang w:bidi="fa-IR"/>
              </w:rPr>
              <w:t>CH2OCH2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) به عنوان گندزدا در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 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پزشک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نادرست است؟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F74982" w:rsidRDefault="0063236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باعث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غیر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فعال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سازی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تمام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میکروارگانیسم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ها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نمی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گردد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.                                                           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     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F74982" w:rsidRDefault="0063236F" w:rsidP="006323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Theme="majorBidi" w:hAnsiTheme="majorBidi" w:cs="B Nazanin" w:hint="cs"/>
                <w:bCs/>
                <w:rtl/>
              </w:rPr>
              <w:t>در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دمای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بالاتر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از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10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درجه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صورت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گاز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می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باشد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.                                                                    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F74982" w:rsidRDefault="0063236F" w:rsidP="006323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Theme="majorBidi" w:hAnsiTheme="majorBidi" w:cs="B Nazanin" w:hint="cs"/>
                <w:bCs/>
                <w:rtl/>
              </w:rPr>
              <w:t>مایع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اکسید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اتیلن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و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محلول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آن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برای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چشم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و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پوست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بسیار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تحریک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کننده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است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.                                          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 xml:space="preserve">   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F74982" w:rsidRDefault="0063236F" w:rsidP="006323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Theme="majorBidi" w:hAnsiTheme="majorBidi" w:cs="B Nazanin" w:hint="cs"/>
                <w:bCs/>
                <w:rtl/>
              </w:rPr>
              <w:t>آژانس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بین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المللی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تحقیقات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سرطان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اکسید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اتیلن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را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عنوان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یک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ماده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سرطانزا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بر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روی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انسان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طبقه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بندی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کرده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است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.   </w:t>
            </w:r>
          </w:p>
        </w:tc>
      </w:tr>
      <w:tr w:rsidR="00A83656" w:rsidRPr="00F74982" w:rsidTr="00A12D2B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63236F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:rsidR="001218DE" w:rsidRPr="00F74982" w:rsidRDefault="0050174A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 مورد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چرخش هوا در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منتقل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شود؟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63236F" w:rsidRPr="00F74982" w:rsidRDefault="0050174A" w:rsidP="0050174A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ژ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ارد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  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63236F" w:rsidRPr="00F74982" w:rsidRDefault="0050174A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 xml:space="preserve">بروسلوز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63236F" w:rsidRPr="00F74982" w:rsidRDefault="0050174A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>تب ک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</w:rPr>
              <w:t>و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63236F" w:rsidRPr="00F74982" w:rsidRDefault="0050174A" w:rsidP="0063236F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</w:rPr>
              <w:t>مالار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</w:rPr>
              <w:t>ا</w:t>
            </w:r>
          </w:p>
        </w:tc>
      </w:tr>
      <w:tr w:rsidR="00A83656" w:rsidRPr="00F74982" w:rsidTr="0063236F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63236F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:rsidR="001218DE" w:rsidRPr="00F74982" w:rsidRDefault="0063236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در روش گندزدا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گرما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مرطوب را با کدام آزما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توان مشخص کرد؟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باسیلوس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سوبتیلوس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باسیلوس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سرئوس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باسیلوس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استروترموفیلویس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الف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و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ج</w:t>
            </w:r>
          </w:p>
        </w:tc>
      </w:tr>
      <w:tr w:rsidR="00A83656" w:rsidRPr="00F74982" w:rsidTr="0063236F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63236F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:rsidR="001218DE" w:rsidRPr="00F74982" w:rsidRDefault="0063236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اساس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 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به روش گرما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مرطوب و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بخار 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ست؟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تماس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خرد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عفونی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دمای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بالا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                                                     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تماس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خرد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عفونی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فشارزیاد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.                                                                              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تماس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زائدات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خرد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شده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عفونی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با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دما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بالا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و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فشار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زیاد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                                                                         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  </w:t>
            </w:r>
          </w:p>
        </w:tc>
      </w:tr>
      <w:tr w:rsidR="00F74982" w:rsidRPr="00F74982" w:rsidTr="0063236F">
        <w:trPr>
          <w:cantSplit/>
        </w:trPr>
        <w:tc>
          <w:tcPr>
            <w:tcW w:w="794" w:type="dxa"/>
          </w:tcPr>
          <w:p w:rsidR="0063236F" w:rsidRPr="00F74982" w:rsidRDefault="0063236F" w:rsidP="0063236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63236F" w:rsidRPr="00F74982" w:rsidRDefault="0063236F" w:rsidP="006323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63236F" w:rsidRPr="00F74982" w:rsidRDefault="0063236F" w:rsidP="0063236F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تماس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خرد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عفونی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دما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بالا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فشار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کم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                                                  </w:t>
            </w:r>
          </w:p>
        </w:tc>
      </w:tr>
      <w:tr w:rsidR="00A83656" w:rsidRPr="00F74982" w:rsidTr="0063236F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36409D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F74982" w:rsidRPr="00F74982" w:rsidTr="0036409D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:rsidR="001218DE" w:rsidRPr="00F74982" w:rsidRDefault="0036409D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اساس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 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به روش فن آور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تغذ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مارپ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ست؟</w:t>
            </w:r>
          </w:p>
        </w:tc>
      </w:tr>
      <w:tr w:rsidR="00F74982" w:rsidRPr="00F74982" w:rsidTr="0036409D">
        <w:trPr>
          <w:cantSplit/>
        </w:trPr>
        <w:tc>
          <w:tcPr>
            <w:tcW w:w="794" w:type="dxa"/>
          </w:tcPr>
          <w:p w:rsidR="0036409D" w:rsidRPr="00F74982" w:rsidRDefault="0036409D" w:rsidP="0036409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6409D" w:rsidRPr="00F74982" w:rsidRDefault="0036409D" w:rsidP="0036409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6409D" w:rsidRPr="00F74982" w:rsidRDefault="0036409D" w:rsidP="0036409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گرمای خشک بااحتراق                                                                                                         </w:t>
            </w:r>
          </w:p>
        </w:tc>
      </w:tr>
      <w:tr w:rsidR="00F74982" w:rsidRPr="00F74982" w:rsidTr="0036409D">
        <w:trPr>
          <w:cantSplit/>
        </w:trPr>
        <w:tc>
          <w:tcPr>
            <w:tcW w:w="794" w:type="dxa"/>
          </w:tcPr>
          <w:p w:rsidR="0036409D" w:rsidRPr="00F74982" w:rsidRDefault="0036409D" w:rsidP="0036409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6409D" w:rsidRPr="00F74982" w:rsidRDefault="0036409D" w:rsidP="0036409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6409D" w:rsidRPr="00F74982" w:rsidRDefault="0036409D" w:rsidP="0036409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گرمای خشک بدون احتراق                                                                                                     </w:t>
            </w:r>
          </w:p>
        </w:tc>
      </w:tr>
      <w:tr w:rsidR="00F74982" w:rsidRPr="00F74982" w:rsidTr="0036409D">
        <w:trPr>
          <w:cantSplit/>
        </w:trPr>
        <w:tc>
          <w:tcPr>
            <w:tcW w:w="794" w:type="dxa"/>
          </w:tcPr>
          <w:p w:rsidR="0036409D" w:rsidRPr="00F74982" w:rsidRDefault="0036409D" w:rsidP="0036409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6409D" w:rsidRPr="00F74982" w:rsidRDefault="0036409D" w:rsidP="0036409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6409D" w:rsidRPr="00F74982" w:rsidRDefault="0036409D" w:rsidP="0036409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تماس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خرد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عفونی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دما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بالا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فشار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زیاد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                                                  </w:t>
            </w:r>
          </w:p>
        </w:tc>
      </w:tr>
      <w:tr w:rsidR="00F74982" w:rsidRPr="00F74982" w:rsidTr="0036409D">
        <w:trPr>
          <w:cantSplit/>
        </w:trPr>
        <w:tc>
          <w:tcPr>
            <w:tcW w:w="794" w:type="dxa"/>
          </w:tcPr>
          <w:p w:rsidR="0036409D" w:rsidRPr="00F74982" w:rsidRDefault="0036409D" w:rsidP="0036409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6409D" w:rsidRPr="00F74982" w:rsidRDefault="0036409D" w:rsidP="0036409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6409D" w:rsidRPr="00F74982" w:rsidRDefault="0036409D" w:rsidP="0036409D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تماس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خرد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عفونی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دما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بالا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فشار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کم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                                                  </w:t>
            </w:r>
          </w:p>
        </w:tc>
      </w:tr>
      <w:tr w:rsidR="00A83656" w:rsidRPr="00F74982" w:rsidTr="0036409D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Fonts w:ascii="Calibri" w:hAnsi="Calibri" w:cs="B Yagut"/>
                <w:b/>
                <w:rtl/>
              </w:rPr>
              <w:t>کنترل بهداشت مح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ط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/>
                <w:b/>
                <w:rtl/>
              </w:rPr>
              <w:t xml:space="preserve"> وب</w:t>
            </w:r>
            <w:r w:rsidR="007C16AC" w:rsidRPr="00F74982">
              <w:rPr>
                <w:rFonts w:ascii="Calibri" w:hAnsi="Calibri" w:cs="B Yagut" w:hint="cs"/>
                <w:b/>
                <w:rtl/>
              </w:rPr>
              <w:t>ی</w:t>
            </w:r>
            <w:r w:rsidR="007C16AC" w:rsidRPr="00F74982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:rsidR="001218DE" w:rsidRPr="00F74982" w:rsidRDefault="0050174A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مهمتر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منبع خطر در آزما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شگاه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پزشک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عبارتست از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F74982" w:rsidRDefault="0050174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انواع 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کرو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ارگان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سمها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پاتوژن   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F74982" w:rsidRDefault="0050174A" w:rsidP="0050174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>عدم رعا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  <w:lang w:bidi="fa-IR"/>
              </w:rPr>
              <w:t>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نکات ا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  <w:lang w:bidi="fa-IR"/>
              </w:rPr>
              <w:t>من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توسط منابع انسان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و دستگاهها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آزما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  <w:lang w:bidi="fa-IR"/>
              </w:rPr>
              <w:t>شگاه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   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F74982" w:rsidRDefault="0050174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انواع مواد ش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ائ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، خورنده و سم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</w:t>
            </w:r>
          </w:p>
        </w:tc>
      </w:tr>
      <w:tr w:rsidR="00F74982" w:rsidRPr="00F74982" w:rsidTr="00D87F2E">
        <w:trPr>
          <w:cantSplit/>
        </w:trPr>
        <w:tc>
          <w:tcPr>
            <w:tcW w:w="794" w:type="dxa"/>
          </w:tcPr>
          <w:p w:rsidR="001218DE" w:rsidRPr="00F7498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F7498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F74982" w:rsidRDefault="0050174A" w:rsidP="0090203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ه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چکدام</w:t>
            </w:r>
          </w:p>
        </w:tc>
      </w:tr>
      <w:tr w:rsidR="00A83656" w:rsidRPr="00F74982" w:rsidTr="00A12D2B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902032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902032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:rsidR="001218DE" w:rsidRPr="00F74982" w:rsidRDefault="0090203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کدام</w:t>
            </w:r>
            <w:r w:rsidR="00EC2EF5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روش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 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عوامل عفون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موجود به علت هدا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گرما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آب موجود در زائدات از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روند؟</w:t>
            </w:r>
          </w:p>
        </w:tc>
      </w:tr>
      <w:tr w:rsidR="00F74982" w:rsidRPr="00F74982" w:rsidTr="00902032">
        <w:trPr>
          <w:cantSplit/>
        </w:trPr>
        <w:tc>
          <w:tcPr>
            <w:tcW w:w="794" w:type="dxa"/>
          </w:tcPr>
          <w:p w:rsidR="00902032" w:rsidRPr="00F74982" w:rsidRDefault="00902032" w:rsidP="0090203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02032" w:rsidRPr="00F74982" w:rsidRDefault="00902032" w:rsidP="0090203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902032" w:rsidRPr="00F74982" w:rsidRDefault="00902032" w:rsidP="00902032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شیمیایی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 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902032">
        <w:trPr>
          <w:cantSplit/>
        </w:trPr>
        <w:tc>
          <w:tcPr>
            <w:tcW w:w="794" w:type="dxa"/>
          </w:tcPr>
          <w:p w:rsidR="00902032" w:rsidRPr="00F74982" w:rsidRDefault="00902032" w:rsidP="0090203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02032" w:rsidRPr="00F74982" w:rsidRDefault="00902032" w:rsidP="0090203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902032" w:rsidRPr="00F74982" w:rsidRDefault="00902032" w:rsidP="00902032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اتوکلاو کردن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902032">
        <w:trPr>
          <w:cantSplit/>
        </w:trPr>
        <w:tc>
          <w:tcPr>
            <w:tcW w:w="794" w:type="dxa"/>
          </w:tcPr>
          <w:p w:rsidR="00902032" w:rsidRPr="00F74982" w:rsidRDefault="00902032" w:rsidP="0090203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02032" w:rsidRPr="00F74982" w:rsidRDefault="00902032" w:rsidP="0090203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902032" w:rsidRPr="00933636" w:rsidRDefault="00902032" w:rsidP="00902032">
            <w:pPr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امواج میکروویو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      </w:t>
            </w:r>
          </w:p>
        </w:tc>
      </w:tr>
      <w:tr w:rsidR="00F74982" w:rsidRPr="00F74982" w:rsidTr="00902032">
        <w:trPr>
          <w:cantSplit/>
        </w:trPr>
        <w:tc>
          <w:tcPr>
            <w:tcW w:w="794" w:type="dxa"/>
          </w:tcPr>
          <w:p w:rsidR="00902032" w:rsidRPr="00F74982" w:rsidRDefault="00902032" w:rsidP="0090203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02032" w:rsidRPr="00F74982" w:rsidRDefault="00902032" w:rsidP="0090203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902032" w:rsidRPr="00F74982" w:rsidRDefault="00902032" w:rsidP="00902032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تثبیت کردن</w:t>
            </w:r>
          </w:p>
        </w:tc>
      </w:tr>
      <w:tr w:rsidR="00A83656" w:rsidRPr="00F74982" w:rsidTr="00902032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C10FC5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F74982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C10FC5">
        <w:trPr>
          <w:cantSplit/>
        </w:trPr>
        <w:tc>
          <w:tcPr>
            <w:tcW w:w="794" w:type="dxa"/>
          </w:tcPr>
          <w:p w:rsidR="001218DE" w:rsidRPr="00F7498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:rsidR="001218DE" w:rsidRPr="00F74982" w:rsidRDefault="00C10FC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 روش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 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عفون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استفاده 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ست؟</w:t>
            </w:r>
          </w:p>
        </w:tc>
      </w:tr>
      <w:tr w:rsidR="00F74982" w:rsidRPr="00F74982" w:rsidTr="00C10FC5">
        <w:trPr>
          <w:cantSplit/>
        </w:trPr>
        <w:tc>
          <w:tcPr>
            <w:tcW w:w="794" w:type="dxa"/>
          </w:tcPr>
          <w:p w:rsidR="00C10FC5" w:rsidRPr="00F74982" w:rsidRDefault="00C10FC5" w:rsidP="00C10F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10FC5" w:rsidRPr="00F74982" w:rsidRDefault="00C10FC5" w:rsidP="00C10F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10FC5" w:rsidRPr="00F74982" w:rsidRDefault="00C10FC5" w:rsidP="00C10FC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شیمیایی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</w:t>
            </w:r>
          </w:p>
        </w:tc>
      </w:tr>
      <w:tr w:rsidR="00F74982" w:rsidRPr="00F74982" w:rsidTr="00C10FC5">
        <w:trPr>
          <w:cantSplit/>
        </w:trPr>
        <w:tc>
          <w:tcPr>
            <w:tcW w:w="794" w:type="dxa"/>
          </w:tcPr>
          <w:p w:rsidR="00C10FC5" w:rsidRPr="00F74982" w:rsidRDefault="00C10FC5" w:rsidP="00C10F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10FC5" w:rsidRPr="00F74982" w:rsidRDefault="00C10FC5" w:rsidP="00C10F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10FC5" w:rsidRPr="00F74982" w:rsidRDefault="00C10FC5" w:rsidP="00C10FC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اتوکلاو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کردن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</w:t>
            </w:r>
          </w:p>
        </w:tc>
      </w:tr>
      <w:tr w:rsidR="00F74982" w:rsidRPr="00F74982" w:rsidTr="00C10FC5">
        <w:trPr>
          <w:cantSplit/>
        </w:trPr>
        <w:tc>
          <w:tcPr>
            <w:tcW w:w="794" w:type="dxa"/>
          </w:tcPr>
          <w:p w:rsidR="00C10FC5" w:rsidRPr="00F74982" w:rsidRDefault="00C10FC5" w:rsidP="00C10F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10FC5" w:rsidRPr="00F74982" w:rsidRDefault="00C10FC5" w:rsidP="00C10F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10FC5" w:rsidRPr="00F74982" w:rsidRDefault="00C10FC5" w:rsidP="00C10FC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امواج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میکروویو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</w:t>
            </w:r>
          </w:p>
        </w:tc>
      </w:tr>
      <w:tr w:rsidR="00F74982" w:rsidRPr="00F74982" w:rsidTr="00C10FC5">
        <w:trPr>
          <w:cantSplit/>
        </w:trPr>
        <w:tc>
          <w:tcPr>
            <w:tcW w:w="794" w:type="dxa"/>
          </w:tcPr>
          <w:p w:rsidR="00C10FC5" w:rsidRPr="00F74982" w:rsidRDefault="00C10FC5" w:rsidP="00C10F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10FC5" w:rsidRPr="00F74982" w:rsidRDefault="00C10FC5" w:rsidP="00C10F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10FC5" w:rsidRPr="00F74982" w:rsidRDefault="00C10FC5" w:rsidP="00C10FC5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تثبیت</w:t>
            </w:r>
            <w:r w:rsidRPr="00933636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933636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کردن</w:t>
            </w:r>
          </w:p>
        </w:tc>
      </w:tr>
      <w:tr w:rsidR="00A83656" w:rsidRPr="00F74982" w:rsidTr="00C10FC5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C3332F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7C16AC" w:rsidRPr="00F74982">
              <w:rPr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C3332F">
        <w:trPr>
          <w:cantSplit/>
        </w:trPr>
        <w:tc>
          <w:tcPr>
            <w:tcW w:w="794" w:type="dxa"/>
          </w:tcPr>
          <w:p w:rsidR="001218DE" w:rsidRPr="00F74982" w:rsidRDefault="0050174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:rsidR="001218DE" w:rsidRPr="00F74982" w:rsidRDefault="00C3332F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ممکن برا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دفع زائدات س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توتوکس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کدام گز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است؟</w:t>
            </w:r>
          </w:p>
        </w:tc>
      </w:tr>
      <w:tr w:rsidR="00F74982" w:rsidRPr="00F74982" w:rsidTr="00C3332F">
        <w:trPr>
          <w:cantSplit/>
        </w:trPr>
        <w:tc>
          <w:tcPr>
            <w:tcW w:w="794" w:type="dxa"/>
          </w:tcPr>
          <w:p w:rsidR="00C3332F" w:rsidRPr="00F74982" w:rsidRDefault="00C3332F" w:rsidP="00C3332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3332F" w:rsidRPr="00F74982" w:rsidRDefault="00C3332F" w:rsidP="00C333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3332F" w:rsidRPr="00F74982" w:rsidRDefault="00C3332F" w:rsidP="00C3332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برگرداندن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تولید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کننده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اصلی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        </w:t>
            </w:r>
          </w:p>
        </w:tc>
      </w:tr>
      <w:tr w:rsidR="00F74982" w:rsidRPr="00F74982" w:rsidTr="00C3332F">
        <w:trPr>
          <w:cantSplit/>
        </w:trPr>
        <w:tc>
          <w:tcPr>
            <w:tcW w:w="794" w:type="dxa"/>
          </w:tcPr>
          <w:p w:rsidR="00C3332F" w:rsidRPr="00F74982" w:rsidRDefault="00C3332F" w:rsidP="00C3332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3332F" w:rsidRPr="00F74982" w:rsidRDefault="00C3332F" w:rsidP="00C333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3332F" w:rsidRPr="00F74982" w:rsidRDefault="00C3332F" w:rsidP="00C3332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سوزندان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دمای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بالا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</w:t>
            </w:r>
          </w:p>
        </w:tc>
      </w:tr>
      <w:tr w:rsidR="00F74982" w:rsidRPr="00F74982" w:rsidTr="00C3332F">
        <w:trPr>
          <w:cantSplit/>
        </w:trPr>
        <w:tc>
          <w:tcPr>
            <w:tcW w:w="794" w:type="dxa"/>
          </w:tcPr>
          <w:p w:rsidR="00C3332F" w:rsidRPr="00F74982" w:rsidRDefault="00C3332F" w:rsidP="00C3332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3332F" w:rsidRPr="00F74982" w:rsidRDefault="00C3332F" w:rsidP="00C333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3332F" w:rsidRPr="00F74982" w:rsidRDefault="00C3332F" w:rsidP="00C3332F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تجزیه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شیمیایی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                                        </w:t>
            </w:r>
          </w:p>
        </w:tc>
      </w:tr>
      <w:tr w:rsidR="00F74982" w:rsidRPr="00F74982" w:rsidTr="00C3332F">
        <w:trPr>
          <w:cantSplit/>
        </w:trPr>
        <w:tc>
          <w:tcPr>
            <w:tcW w:w="794" w:type="dxa"/>
          </w:tcPr>
          <w:p w:rsidR="00C3332F" w:rsidRPr="00F74982" w:rsidRDefault="00C3332F" w:rsidP="00C3332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3332F" w:rsidRPr="00F74982" w:rsidRDefault="00C3332F" w:rsidP="00C333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3332F" w:rsidRPr="00F74982" w:rsidRDefault="00C3332F" w:rsidP="00C3332F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همه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موارد</w:t>
            </w:r>
          </w:p>
        </w:tc>
      </w:tr>
      <w:tr w:rsidR="00A83656" w:rsidRPr="00F74982" w:rsidTr="00C3332F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540F0D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7C16AC" w:rsidRPr="00F74982">
              <w:rPr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1218DE" w:rsidRPr="00F74982" w:rsidRDefault="0050174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:rsidR="001218DE" w:rsidRPr="00F74982" w:rsidRDefault="00540F0D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زائدات ................شامل زائدات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هستندکه به شدت خطرناک هستند و ممکن است دارا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خصوص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جهش زا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سرطان زا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باشند.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عفونی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پاتولوژیک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تیز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برنده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شیمیایی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داروئی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زائدات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ژنوتوکسیک</w:t>
            </w:r>
          </w:p>
        </w:tc>
      </w:tr>
      <w:tr w:rsidR="00A83656" w:rsidRPr="00F74982" w:rsidTr="00540F0D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540F0D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7C16AC" w:rsidRPr="00F74982">
              <w:rPr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1218DE" w:rsidRPr="00F74982" w:rsidRDefault="0050174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:rsidR="001218DE" w:rsidRPr="00F74982" w:rsidRDefault="00540F0D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 روش برا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ظروف تحت فشار روش مناسب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دفع 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ست؟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بازیافت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استفاده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مجدد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الف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وب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سوزاندن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در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زباله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سوز</w:t>
            </w:r>
          </w:p>
        </w:tc>
      </w:tr>
      <w:tr w:rsidR="00A83656" w:rsidRPr="00F74982" w:rsidTr="00540F0D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540F0D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7C16AC" w:rsidRPr="00F74982">
              <w:rPr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1218DE" w:rsidRPr="00F74982" w:rsidRDefault="0050174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:rsidR="001218DE" w:rsidRPr="00F74982" w:rsidRDefault="00540F0D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مناسب تر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روش تفک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کردن گروه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مختلف زائدات مراکز بهداشت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جداساز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آنها در ک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ظروف ........م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باشد؟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حجم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بزرگ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رنگی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حجم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متوسط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حجم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کم</w:t>
            </w:r>
          </w:p>
        </w:tc>
      </w:tr>
      <w:tr w:rsidR="00A83656" w:rsidRPr="00F74982" w:rsidTr="00540F0D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540F0D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7C16AC" w:rsidRPr="00F74982">
              <w:rPr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1218DE" w:rsidRPr="00F74982" w:rsidRDefault="0050174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:rsidR="001218DE" w:rsidRPr="00F74982" w:rsidRDefault="00540F0D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ظروف سرب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برچسب نشان دهنده زائدات .................است.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عفونی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تیز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برنده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زائدات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شیمیایی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داروئی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</w:t>
            </w:r>
          </w:p>
        </w:tc>
      </w:tr>
      <w:tr w:rsidR="00F74982" w:rsidRPr="00F74982" w:rsidTr="00540F0D">
        <w:trPr>
          <w:cantSplit/>
        </w:trPr>
        <w:tc>
          <w:tcPr>
            <w:tcW w:w="794" w:type="dxa"/>
          </w:tcPr>
          <w:p w:rsidR="00540F0D" w:rsidRPr="00F74982" w:rsidRDefault="00540F0D" w:rsidP="00540F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40F0D" w:rsidRPr="00F74982" w:rsidRDefault="00540F0D" w:rsidP="00540F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40F0D" w:rsidRPr="00F74982" w:rsidRDefault="00540F0D" w:rsidP="00540F0D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زائدات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رادیو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اکتیو</w:t>
            </w:r>
          </w:p>
        </w:tc>
      </w:tr>
      <w:tr w:rsidR="00A83656" w:rsidRPr="00F74982" w:rsidTr="00540F0D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2D0C81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7C16AC" w:rsidRPr="00F74982">
              <w:rPr>
                <w:rtl/>
              </w:rPr>
              <w:t xml:space="preserve"> 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7C16AC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7C16AC"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1218DE" w:rsidRPr="00F74982" w:rsidRDefault="0050174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:rsidR="001218DE" w:rsidRPr="00F74982" w:rsidRDefault="002D0C81" w:rsidP="004447F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................زائدات موظف به بسته بند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برچسب زن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زائدات جهت انتقال به مقصد نها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خود هستند.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تولید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کنندگان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   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کارکنان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شهرداری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کارکنان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جمع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آوری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کننده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همه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موارد</w:t>
            </w:r>
          </w:p>
        </w:tc>
      </w:tr>
      <w:tr w:rsidR="00A83656" w:rsidRPr="00F74982" w:rsidTr="002D0C81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2D0C81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1218DE" w:rsidRPr="00F74982" w:rsidRDefault="0050174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:rsidR="001218DE" w:rsidRPr="00F74982" w:rsidRDefault="002D0C81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 روش برا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خطر ساز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دفع زائدات س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توتوکس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مناسب است؟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گندزدایی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شیمیایی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اتوکلاو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کردن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مرطوب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امواج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میکروویو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زباله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سوز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با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کوره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چرخان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کلین</w:t>
            </w:r>
          </w:p>
        </w:tc>
      </w:tr>
      <w:tr w:rsidR="00A83656" w:rsidRPr="00F74982" w:rsidTr="002D0C81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2D0C81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1218DE" w:rsidRPr="00F74982" w:rsidRDefault="0050174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:rsidR="001218DE" w:rsidRPr="00F74982" w:rsidRDefault="002D0C81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خرد کردن زائدات قبل از گندزدا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 چه دل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دلا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ضرور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است؟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باعث افزایش سطح تماس زائدات و ماده گندزدا می شود.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باعث از بین بردن فضاهای بسته می شود.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  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سبب کاهش حجم زائدات می گردد.                    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</w:t>
            </w:r>
          </w:p>
        </w:tc>
      </w:tr>
      <w:tr w:rsidR="00F74982" w:rsidRPr="00F74982" w:rsidTr="002D0C81">
        <w:trPr>
          <w:cantSplit/>
        </w:trPr>
        <w:tc>
          <w:tcPr>
            <w:tcW w:w="794" w:type="dxa"/>
          </w:tcPr>
          <w:p w:rsidR="002D0C81" w:rsidRPr="00F74982" w:rsidRDefault="002D0C81" w:rsidP="002D0C8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2D0C81" w:rsidRPr="00F74982" w:rsidRDefault="002D0C81" w:rsidP="002D0C8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2D0C81" w:rsidRPr="00F74982" w:rsidRDefault="002D0C81" w:rsidP="002D0C81">
            <w:pPr>
              <w:rPr>
                <w:rFonts w:asciiTheme="minorBidi" w:hAnsiTheme="minorBidi" w:cs="Arial"/>
                <w:rtl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همه موارد</w:t>
            </w:r>
          </w:p>
        </w:tc>
      </w:tr>
      <w:tr w:rsidR="00A83656" w:rsidRPr="00F74982" w:rsidTr="002D0C81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15118">
        <w:trPr>
          <w:cantSplit/>
        </w:trPr>
        <w:tc>
          <w:tcPr>
            <w:tcW w:w="794" w:type="dxa"/>
            <w:shd w:val="clear" w:color="auto" w:fill="auto"/>
          </w:tcPr>
          <w:p w:rsidR="001218DE" w:rsidRPr="00F7498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F7498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1218DE" w:rsidRPr="00F74982" w:rsidRDefault="0050174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:rsidR="001218DE" w:rsidRPr="00F74982" w:rsidRDefault="0071511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مدت زمان کل مراحل صح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شستشو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دست ها چند ثان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است؟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10 تا 20 ثانیه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30 تا 40 ثانیه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15118" w:rsidRPr="00F74982" w:rsidRDefault="00715118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40 تا 60 ثانیه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      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80 تا 100ثانیه</w:t>
            </w:r>
          </w:p>
        </w:tc>
      </w:tr>
      <w:tr w:rsidR="00A83656" w:rsidRPr="00F74982" w:rsidTr="00715118">
        <w:trPr>
          <w:cantSplit/>
        </w:trPr>
        <w:tc>
          <w:tcPr>
            <w:tcW w:w="794" w:type="dxa"/>
          </w:tcPr>
          <w:p w:rsidR="00A83656" w:rsidRPr="00F7498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15118">
        <w:trPr>
          <w:cantSplit/>
        </w:trPr>
        <w:tc>
          <w:tcPr>
            <w:tcW w:w="794" w:type="dxa"/>
            <w:shd w:val="clear" w:color="auto" w:fill="auto"/>
          </w:tcPr>
          <w:p w:rsidR="005110C8" w:rsidRPr="00F7498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F7498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5110C8" w:rsidRPr="00F74982" w:rsidRDefault="0050174A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:rsidR="005110C8" w:rsidRPr="00F74982" w:rsidRDefault="0071511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محدوده دما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بحران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نگهدار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مواد غذا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کدام گز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است؟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زیر 5 درجه سانتی گراد                                      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15118" w:rsidRPr="00F74982" w:rsidRDefault="00715118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بین 5 تا 60 درجه سانتی گراد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</w:rPr>
              <w:t xml:space="preserve">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بالای 60 درجه سانتی گراد                                     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منهای 18 درجه سانتی گراد</w:t>
            </w:r>
          </w:p>
        </w:tc>
      </w:tr>
      <w:tr w:rsidR="00A83656" w:rsidRPr="00F74982" w:rsidTr="00715118">
        <w:trPr>
          <w:cantSplit/>
        </w:trPr>
        <w:tc>
          <w:tcPr>
            <w:tcW w:w="794" w:type="dxa"/>
          </w:tcPr>
          <w:p w:rsidR="00A83656" w:rsidRPr="00F7498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Pr="00F74982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15118">
        <w:trPr>
          <w:cantSplit/>
        </w:trPr>
        <w:tc>
          <w:tcPr>
            <w:tcW w:w="794" w:type="dxa"/>
            <w:shd w:val="clear" w:color="auto" w:fill="auto"/>
          </w:tcPr>
          <w:p w:rsidR="005110C8" w:rsidRPr="00F7498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F7498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5110C8" w:rsidRPr="00F74982" w:rsidRDefault="0050174A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:rsidR="005110C8" w:rsidRPr="00F74982" w:rsidRDefault="0071511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دماسنج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جهت اندازه گ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دما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هوا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واحد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سرد کننده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خچال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 استفاده 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شود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چه ارتفاع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 واحد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خچال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نصب گردد؟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پائین از یک سوم ارتفاع واحد یا یخچال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15118" w:rsidRPr="00F74982" w:rsidRDefault="00715118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بالاتر از یک سوم ارتفاع واحد یا یخچال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                      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پائین از یک دوم ارتفاع واحد یا یخچال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بالاتر از یک دوم ارتفاع واحد یا یخچال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 </w:t>
            </w:r>
          </w:p>
        </w:tc>
      </w:tr>
      <w:tr w:rsidR="00A83656" w:rsidRPr="00F74982" w:rsidTr="00715118">
        <w:trPr>
          <w:cantSplit/>
        </w:trPr>
        <w:tc>
          <w:tcPr>
            <w:tcW w:w="794" w:type="dxa"/>
          </w:tcPr>
          <w:p w:rsidR="00A83656" w:rsidRPr="00F7498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Pr="00F74982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715118">
        <w:trPr>
          <w:cantSplit/>
        </w:trPr>
        <w:tc>
          <w:tcPr>
            <w:tcW w:w="794" w:type="dxa"/>
            <w:shd w:val="clear" w:color="auto" w:fill="auto"/>
          </w:tcPr>
          <w:p w:rsidR="005110C8" w:rsidRPr="00F7498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F7498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5110C8" w:rsidRPr="00F74982" w:rsidRDefault="0059665B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:rsidR="005110C8" w:rsidRPr="00F74982" w:rsidRDefault="0071511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ظروف حاو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مواد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نبا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طبخ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نگهدار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غذاها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066CE0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اس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="00066CE0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بالا</w:t>
            </w:r>
            <w:r w:rsidR="00066CE0"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( پ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اچ کمتر از چهار مم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هفت 7/4 )مانند سرکه، آبل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مو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امثال آن استفاده نمود؟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ظروف از جنس سرب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هرنوع ظروف دارا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سرب نظ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سرام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و لعاب دار.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ظروف از جنس رو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نظ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ظروف گالوان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زه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ظروف از جنس مس و آل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اژها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مس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نظ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برنج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15118" w:rsidRPr="00F74982" w:rsidRDefault="00715118" w:rsidP="00715118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ظروف منبت کار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و دارا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تراشه ها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فلز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 و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ظروف از جنس چدن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.</w:t>
            </w:r>
          </w:p>
        </w:tc>
      </w:tr>
      <w:tr w:rsidR="00F74982" w:rsidRPr="00F74982" w:rsidTr="00715118">
        <w:trPr>
          <w:cantSplit/>
        </w:trPr>
        <w:tc>
          <w:tcPr>
            <w:tcW w:w="794" w:type="dxa"/>
          </w:tcPr>
          <w:p w:rsidR="00715118" w:rsidRPr="00F74982" w:rsidRDefault="00715118" w:rsidP="0071511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15118" w:rsidRPr="00F74982" w:rsidRDefault="00715118" w:rsidP="0071511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15118" w:rsidRPr="00F74982" w:rsidRDefault="00715118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همه موارد</w:t>
            </w:r>
          </w:p>
        </w:tc>
      </w:tr>
      <w:tr w:rsidR="00A83656" w:rsidRPr="00F74982" w:rsidTr="00715118">
        <w:trPr>
          <w:cantSplit/>
        </w:trPr>
        <w:tc>
          <w:tcPr>
            <w:tcW w:w="794" w:type="dxa"/>
          </w:tcPr>
          <w:p w:rsidR="00A83656" w:rsidRPr="00F7498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Pr="00F74982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5110C8" w:rsidRPr="00F74982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F7498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F7498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7E1F29">
        <w:trPr>
          <w:cantSplit/>
        </w:trPr>
        <w:tc>
          <w:tcPr>
            <w:tcW w:w="794" w:type="dxa"/>
          </w:tcPr>
          <w:p w:rsidR="005110C8" w:rsidRPr="00F74982" w:rsidRDefault="0059665B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:rsidR="005110C8" w:rsidRPr="00F74982" w:rsidRDefault="0071511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روش ها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صح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ح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شستشو و گندزدا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سطوح ، ظروف، ابزار و تجه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زات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مواد غذا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کدام گز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آمده است؟</w:t>
            </w:r>
          </w:p>
        </w:tc>
      </w:tr>
      <w:tr w:rsidR="00F74982" w:rsidRPr="00F74982" w:rsidTr="007E1F29">
        <w:trPr>
          <w:cantSplit/>
        </w:trPr>
        <w:tc>
          <w:tcPr>
            <w:tcW w:w="794" w:type="dxa"/>
          </w:tcPr>
          <w:p w:rsidR="005110C8" w:rsidRPr="00F7498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F7498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F74982" w:rsidRDefault="0075424C" w:rsidP="007542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Theme="majorBidi" w:hAnsiTheme="majorBidi" w:cs="B Nazanin"/>
                <w:bCs/>
                <w:rtl/>
              </w:rPr>
              <w:t>حداقل به مدت 30 ثان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در آب تم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ز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و گرم با دماي حداقل 77 درجه سلس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وس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قرار داده شود.</w:t>
            </w:r>
          </w:p>
        </w:tc>
      </w:tr>
      <w:tr w:rsidR="00F74982" w:rsidRPr="00F74982" w:rsidTr="007E1F29">
        <w:trPr>
          <w:cantSplit/>
        </w:trPr>
        <w:tc>
          <w:tcPr>
            <w:tcW w:w="794" w:type="dxa"/>
          </w:tcPr>
          <w:p w:rsidR="005110C8" w:rsidRPr="00F7498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F7498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5424C" w:rsidRPr="00F74982" w:rsidRDefault="0075424C" w:rsidP="0075424C">
            <w:pPr>
              <w:pStyle w:val="a2"/>
              <w:keepNext/>
              <w:keepLines/>
              <w:rPr>
                <w:rFonts w:asciiTheme="majorBidi" w:hAnsiTheme="majorBidi" w:cs="B Nazanin"/>
                <w:bCs/>
                <w:rtl/>
              </w:rPr>
            </w:pPr>
            <w:r w:rsidRPr="00F74982">
              <w:rPr>
                <w:rFonts w:asciiTheme="majorBidi" w:hAnsiTheme="majorBidi" w:cs="B Nazanin"/>
                <w:bCs/>
                <w:rtl/>
              </w:rPr>
              <w:t xml:space="preserve">حداقل به مدت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ک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دق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قه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در 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ک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محلول تم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ز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حاوي حداقل 50 م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ل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گرم در ل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تر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و کمتر از 200 م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ل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</w:t>
            </w:r>
          </w:p>
          <w:p w:rsidR="005110C8" w:rsidRPr="00F74982" w:rsidRDefault="0075424C" w:rsidP="007542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Theme="majorBidi" w:hAnsiTheme="majorBidi" w:cs="B Nazanin" w:hint="eastAsia"/>
                <w:bCs/>
                <w:rtl/>
              </w:rPr>
              <w:t>گرم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در ل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تر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کلر قابل دسترس نظ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ر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محلول ه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پوکلر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ت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قرار داده شود و سپس آبکش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شود.</w:t>
            </w:r>
          </w:p>
        </w:tc>
      </w:tr>
      <w:tr w:rsidR="00F74982" w:rsidRPr="00F74982" w:rsidTr="007E1F29">
        <w:trPr>
          <w:cantSplit/>
        </w:trPr>
        <w:tc>
          <w:tcPr>
            <w:tcW w:w="794" w:type="dxa"/>
          </w:tcPr>
          <w:p w:rsidR="005110C8" w:rsidRPr="00F7498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F7498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F74982" w:rsidRDefault="0075424C" w:rsidP="007542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Theme="majorBidi" w:hAnsiTheme="majorBidi" w:cs="B Nazanin"/>
                <w:bCs/>
                <w:rtl/>
              </w:rPr>
              <w:t>در صورت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که از ماش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ن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ظرفشو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براي شستشوي ظروف استفاده م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گردد با</w:t>
            </w:r>
            <w:r w:rsidRPr="00F7498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F74982">
              <w:rPr>
                <w:rFonts w:asciiTheme="majorBidi" w:hAnsiTheme="majorBidi" w:cs="B Nazanin" w:hint="eastAsia"/>
                <w:bCs/>
                <w:rtl/>
              </w:rPr>
              <w:t>د</w:t>
            </w:r>
            <w:r w:rsidRPr="00F74982">
              <w:rPr>
                <w:rFonts w:asciiTheme="majorBidi" w:hAnsiTheme="majorBidi" w:cs="B Nazanin"/>
                <w:bCs/>
                <w:rtl/>
              </w:rPr>
              <w:t xml:space="preserve"> مطابق با دستورعمل شرکت سازنده عمل گردد.</w:t>
            </w:r>
          </w:p>
        </w:tc>
      </w:tr>
      <w:tr w:rsidR="00F74982" w:rsidRPr="00F74982" w:rsidTr="007E1F29">
        <w:trPr>
          <w:cantSplit/>
        </w:trPr>
        <w:tc>
          <w:tcPr>
            <w:tcW w:w="794" w:type="dxa"/>
          </w:tcPr>
          <w:p w:rsidR="005110C8" w:rsidRPr="00F7498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F7498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F74982" w:rsidRDefault="0075424C" w:rsidP="00B512B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63B6D">
              <w:rPr>
                <w:rFonts w:asciiTheme="majorBidi" w:hAnsiTheme="majorBidi" w:cs="B Nazanin" w:hint="cs"/>
                <w:bCs/>
                <w:color w:val="FF0000"/>
                <w:rtl/>
              </w:rPr>
              <w:t>همه موارد</w:t>
            </w:r>
          </w:p>
        </w:tc>
      </w:tr>
      <w:tr w:rsidR="00A83656" w:rsidRPr="00F74982" w:rsidTr="00A12D2B">
        <w:trPr>
          <w:cantSplit/>
        </w:trPr>
        <w:tc>
          <w:tcPr>
            <w:tcW w:w="794" w:type="dxa"/>
          </w:tcPr>
          <w:p w:rsidR="00A83656" w:rsidRPr="00F7498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Pr="00F74982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4D2F11">
        <w:trPr>
          <w:cantSplit/>
        </w:trPr>
        <w:tc>
          <w:tcPr>
            <w:tcW w:w="794" w:type="dxa"/>
            <w:shd w:val="clear" w:color="auto" w:fill="auto"/>
          </w:tcPr>
          <w:p w:rsidR="005110C8" w:rsidRPr="00F7498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F7498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5110C8" w:rsidRPr="00F74982" w:rsidRDefault="0059665B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:rsidR="005110C8" w:rsidRPr="00F74982" w:rsidRDefault="004D2F11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چنانچه محل طبخ و سالن پذ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مشترك و باشد و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چنانچه محل فرآوري و سالن پذ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مشترك باشد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پوشش همه محل مطابق با چه مع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ار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باشد؟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4D2F11" w:rsidRPr="00063B6D" w:rsidRDefault="004D2F11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مطابق 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محل طبخ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و یا فرآوری 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>و از جنس سنگ، سرام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063B6D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  <w:lang w:bidi="fa-IR"/>
              </w:rPr>
              <w:t>ک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063B6D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  <w:lang w:bidi="fa-IR"/>
              </w:rPr>
              <w:t>ا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کاش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سالم، تم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063B6D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  <w:lang w:bidi="fa-IR"/>
              </w:rPr>
              <w:t>ز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و قابل نظافت باشد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.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مطابق محل پذیرایی و در حد قرنیز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سنگ، سرام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کاش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سالم، تم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و قابل نظافت باشد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.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   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الف و ب صحیح است.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مطابق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محل طبخ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و یا فرآوری و در حد قرنیز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سنگ، سرام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ک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کاش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سالم، تم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ز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و قابل نظافت باشد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.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  </w:t>
            </w:r>
          </w:p>
        </w:tc>
      </w:tr>
      <w:tr w:rsidR="00A83656" w:rsidRPr="00F74982" w:rsidTr="004D2F11">
        <w:trPr>
          <w:cantSplit/>
        </w:trPr>
        <w:tc>
          <w:tcPr>
            <w:tcW w:w="794" w:type="dxa"/>
          </w:tcPr>
          <w:p w:rsidR="00A83656" w:rsidRPr="00F7498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F7498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Pr="00F74982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5110C8" w:rsidRPr="00F74982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4D2F11">
        <w:trPr>
          <w:cantSplit/>
        </w:trPr>
        <w:tc>
          <w:tcPr>
            <w:tcW w:w="794" w:type="dxa"/>
            <w:shd w:val="clear" w:color="auto" w:fill="auto"/>
          </w:tcPr>
          <w:p w:rsidR="00BC1A66" w:rsidRPr="00F7498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F7498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BC1A66" w:rsidRPr="00F74982" w:rsidRDefault="0059665B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:rsidR="00BC1A66" w:rsidRPr="00F74982" w:rsidRDefault="004D2F11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 وجود سقف کاذب در آشپزخانه و محل طبخ مواد غذا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چه شرا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داشته باشد؟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بدون درز و شکاف، صاف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و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به رنگ روشن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      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ضد رطوبت و قابل نظافت باشد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ضد حر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ق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                                              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4D2F11" w:rsidRPr="00F74982" w:rsidRDefault="004D2F11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همه موارد</w:t>
            </w:r>
          </w:p>
        </w:tc>
      </w:tr>
      <w:tr w:rsidR="00161EA0" w:rsidRPr="00F74982" w:rsidTr="004D2F11">
        <w:trPr>
          <w:cantSplit/>
        </w:trPr>
        <w:tc>
          <w:tcPr>
            <w:tcW w:w="794" w:type="dxa"/>
          </w:tcPr>
          <w:p w:rsidR="00161EA0" w:rsidRPr="00F7498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F7498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Pr="00F74982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4D2F11">
        <w:trPr>
          <w:cantSplit/>
        </w:trPr>
        <w:tc>
          <w:tcPr>
            <w:tcW w:w="794" w:type="dxa"/>
            <w:shd w:val="clear" w:color="auto" w:fill="auto"/>
          </w:tcPr>
          <w:p w:rsidR="00BC1A66" w:rsidRPr="00F7498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F7498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BC1A66" w:rsidRPr="00F74982" w:rsidRDefault="0059665B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:rsidR="00BC1A66" w:rsidRPr="00F74982" w:rsidRDefault="004D2F11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هودها با ف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لترهاي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تعو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ض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شستشو و همچن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فن هاي تخل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اي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چند سانت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متر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بالاتر از سطح اجاق وکباب پز نصب گردند.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40 تا 60 سانتی متر                                         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80 تا 100 سانتی متر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4D2F11" w:rsidRPr="00F74982" w:rsidRDefault="004D2F11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100 تا 120 سانتی متر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</w:rPr>
              <w:t xml:space="preserve">                                  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120 تا 140 سانتی متر</w:t>
            </w:r>
          </w:p>
        </w:tc>
      </w:tr>
      <w:tr w:rsidR="00161EA0" w:rsidRPr="00F74982" w:rsidTr="004D2F11">
        <w:trPr>
          <w:cantSplit/>
        </w:trPr>
        <w:tc>
          <w:tcPr>
            <w:tcW w:w="794" w:type="dxa"/>
          </w:tcPr>
          <w:p w:rsidR="00161EA0" w:rsidRPr="00F7498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F7498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Pr="00F74982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4D2F11">
        <w:trPr>
          <w:cantSplit/>
        </w:trPr>
        <w:tc>
          <w:tcPr>
            <w:tcW w:w="794" w:type="dxa"/>
            <w:shd w:val="clear" w:color="auto" w:fill="auto"/>
          </w:tcPr>
          <w:p w:rsidR="00BC1A66" w:rsidRPr="00F7498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F7498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BC1A66" w:rsidRPr="00F74982" w:rsidRDefault="0059665B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:rsidR="00BC1A66" w:rsidRPr="00F74982" w:rsidRDefault="004D2F11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محل طبخ هنگام تهو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بخش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هوا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هواي تازه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رون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جبران شود که هواي جبران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حدود چند درصد هواي خروج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باشد؟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20 درصد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   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40 درصد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 xml:space="preserve">              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60 درصد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            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4D2F11" w:rsidRPr="00F74982" w:rsidRDefault="004D2F11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80 درصد</w:t>
            </w:r>
          </w:p>
        </w:tc>
      </w:tr>
      <w:tr w:rsidR="00161EA0" w:rsidRPr="00F74982" w:rsidTr="004D2F11">
        <w:trPr>
          <w:cantSplit/>
        </w:trPr>
        <w:tc>
          <w:tcPr>
            <w:tcW w:w="794" w:type="dxa"/>
          </w:tcPr>
          <w:p w:rsidR="00161EA0" w:rsidRPr="00F7498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F7498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Pr="00F74982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4D2F11">
        <w:trPr>
          <w:cantSplit/>
        </w:trPr>
        <w:tc>
          <w:tcPr>
            <w:tcW w:w="794" w:type="dxa"/>
            <w:shd w:val="clear" w:color="auto" w:fill="auto"/>
          </w:tcPr>
          <w:p w:rsidR="00BC1A66" w:rsidRPr="00F7498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F7498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BC1A66" w:rsidRPr="00F74982" w:rsidRDefault="0059665B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:rsidR="00BC1A66" w:rsidRPr="00F74982" w:rsidRDefault="004D2F11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انبار مواد غذا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همواره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دماي چند درجه سلس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وس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براي نگهداري مواد غذا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خشک ، و رطوبت  نسب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چند درصد تام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 ؟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10 درجه سانتی گراد- رطوبت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20 درصد                  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15 درجه سانتی گراد- رطوبت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35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درصد                   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4D2F11" w:rsidRPr="00F74982" w:rsidRDefault="004D2F11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21 درجه سانتی گراد- رطوبت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55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درصد                    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 xml:space="preserve"> </w:t>
            </w:r>
          </w:p>
        </w:tc>
      </w:tr>
      <w:tr w:rsidR="00F74982" w:rsidRPr="00F74982" w:rsidTr="004D2F11">
        <w:trPr>
          <w:cantSplit/>
        </w:trPr>
        <w:tc>
          <w:tcPr>
            <w:tcW w:w="794" w:type="dxa"/>
          </w:tcPr>
          <w:p w:rsidR="004D2F11" w:rsidRPr="00F74982" w:rsidRDefault="004D2F11" w:rsidP="004D2F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4D2F11" w:rsidRPr="00F74982" w:rsidRDefault="004D2F11" w:rsidP="004D2F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4D2F11" w:rsidRPr="00F74982" w:rsidRDefault="004D2F11" w:rsidP="004D2F11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25 درجه سانتی گراد- رطوبت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75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درصد                      </w:t>
            </w:r>
          </w:p>
        </w:tc>
      </w:tr>
      <w:tr w:rsidR="00161EA0" w:rsidRPr="00F74982" w:rsidTr="004D2F11">
        <w:trPr>
          <w:cantSplit/>
        </w:trPr>
        <w:tc>
          <w:tcPr>
            <w:tcW w:w="794" w:type="dxa"/>
          </w:tcPr>
          <w:p w:rsidR="00161EA0" w:rsidRPr="00F7498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F7498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Pr="00F74982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74982" w:rsidRPr="00F74982" w:rsidTr="001C5921">
        <w:trPr>
          <w:cantSplit/>
        </w:trPr>
        <w:tc>
          <w:tcPr>
            <w:tcW w:w="794" w:type="dxa"/>
            <w:shd w:val="clear" w:color="auto" w:fill="auto"/>
          </w:tcPr>
          <w:p w:rsidR="00BC1A66" w:rsidRPr="00F7498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F7498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Fonts w:ascii="Calibri" w:hAnsi="Calibri" w:cs="B Yagut" w:hint="cs"/>
                <w:b/>
                <w:rtl/>
              </w:rPr>
              <w:t>نام آزمون:</w:t>
            </w:r>
            <w:r w:rsidR="009977BC">
              <w:rPr>
                <w:rtl/>
              </w:rPr>
              <w:t xml:space="preserve">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F74982" w:rsidRPr="00F74982" w:rsidTr="001C5921">
        <w:trPr>
          <w:cantSplit/>
        </w:trPr>
        <w:tc>
          <w:tcPr>
            <w:tcW w:w="794" w:type="dxa"/>
          </w:tcPr>
          <w:p w:rsidR="00BC1A66" w:rsidRPr="00F74982" w:rsidRDefault="0059665B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:rsidR="00BC1A66" w:rsidRPr="00F74982" w:rsidRDefault="001C5921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شدت روشنا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کدام قسمت ز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شتر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سا</w:t>
            </w: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قسمت ها باشد؟</w:t>
            </w:r>
          </w:p>
        </w:tc>
      </w:tr>
      <w:tr w:rsidR="00F74982" w:rsidRPr="00F74982" w:rsidTr="001C5921">
        <w:trPr>
          <w:cantSplit/>
        </w:trPr>
        <w:tc>
          <w:tcPr>
            <w:tcW w:w="794" w:type="dxa"/>
          </w:tcPr>
          <w:p w:rsidR="001C5921" w:rsidRPr="00F74982" w:rsidRDefault="001C5921" w:rsidP="001C592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C5921" w:rsidRPr="00F74982" w:rsidRDefault="001C5921" w:rsidP="001C592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C5921" w:rsidRPr="00F74982" w:rsidRDefault="001C5921" w:rsidP="001C592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شدت روشنا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با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د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در قسمت آماده سازي، بسته بندي و طبخ مواد غذا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و قسمت م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زهاي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سلف  سرو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س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1C5921">
        <w:trPr>
          <w:cantSplit/>
        </w:trPr>
        <w:tc>
          <w:tcPr>
            <w:tcW w:w="794" w:type="dxa"/>
          </w:tcPr>
          <w:p w:rsidR="001C5921" w:rsidRPr="00F74982" w:rsidRDefault="001C5921" w:rsidP="001C592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C5921" w:rsidRPr="00F74982" w:rsidRDefault="001C5921" w:rsidP="001C592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C5921" w:rsidRPr="00F74982" w:rsidRDefault="001C5921" w:rsidP="001C592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شدت روشنا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در قسمت شستشو و ذخ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ره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سازي ظروف و وسا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ل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و تجه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</w:t>
            </w:r>
            <w:r w:rsidRPr="00F74982">
              <w:rPr>
                <w:rStyle w:val="StyleComplexNazanin"/>
                <w:rFonts w:asciiTheme="majorBidi" w:hAnsiTheme="majorBidi" w:cs="B Nazanin" w:hint="eastAsia"/>
                <w:bCs/>
                <w:rtl/>
                <w:lang w:bidi="fa-IR"/>
              </w:rPr>
              <w:t>زات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</w:t>
            </w:r>
          </w:p>
        </w:tc>
      </w:tr>
      <w:tr w:rsidR="00F74982" w:rsidRPr="00F74982" w:rsidTr="001C5921">
        <w:trPr>
          <w:cantSplit/>
        </w:trPr>
        <w:tc>
          <w:tcPr>
            <w:tcW w:w="794" w:type="dxa"/>
          </w:tcPr>
          <w:p w:rsidR="001C5921" w:rsidRPr="00F74982" w:rsidRDefault="001C5921" w:rsidP="001C592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C5921" w:rsidRPr="00F74982" w:rsidRDefault="001C5921" w:rsidP="001C592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C5921" w:rsidRPr="00F74982" w:rsidRDefault="001C5921" w:rsidP="001C5921">
            <w:pPr>
              <w:contextualSpacing/>
              <w:rPr>
                <w:rStyle w:val="StyleComplexNazanin"/>
                <w:rFonts w:asciiTheme="majorBidi" w:hAnsiTheme="majorBidi" w:cs="B Nazanin"/>
                <w:bCs/>
                <w:rtl/>
              </w:rPr>
            </w:pP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>شدت روشنا</w:t>
            </w:r>
            <w:r w:rsidRPr="00F74982">
              <w:rPr>
                <w:rStyle w:val="StyleComplexNazanin"/>
                <w:rFonts w:asciiTheme="majorBidi" w:hAnsiTheme="majorBidi" w:cs="B Nazanin" w:hint="cs"/>
                <w:bCs/>
                <w:rtl/>
                <w:lang w:bidi="fa-IR"/>
              </w:rPr>
              <w:t>یی</w:t>
            </w:r>
            <w:r w:rsidRPr="00F74982">
              <w:rPr>
                <w:rStyle w:val="StyleComplexNazanin"/>
                <w:rFonts w:asciiTheme="majorBidi" w:hAnsiTheme="majorBidi" w:cs="B Nazanin"/>
                <w:bCs/>
                <w:rtl/>
                <w:lang w:bidi="fa-IR"/>
              </w:rPr>
              <w:t xml:space="preserve"> در انبار و سردخانه </w:t>
            </w:r>
          </w:p>
        </w:tc>
      </w:tr>
      <w:tr w:rsidR="00F74982" w:rsidRPr="00F74982" w:rsidTr="001C5921">
        <w:trPr>
          <w:cantSplit/>
        </w:trPr>
        <w:tc>
          <w:tcPr>
            <w:tcW w:w="794" w:type="dxa"/>
          </w:tcPr>
          <w:p w:rsidR="001C5921" w:rsidRPr="00F74982" w:rsidRDefault="001C5921" w:rsidP="001C592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C5921" w:rsidRPr="00F74982" w:rsidRDefault="001C5921" w:rsidP="001C592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C5921" w:rsidRPr="00F74982" w:rsidRDefault="001C5921" w:rsidP="00B512BA">
            <w:pPr>
              <w:contextualSpacing/>
              <w:rPr>
                <w:rStyle w:val="StyleComplexNazanin"/>
                <w:rFonts w:asciiTheme="majorBidi" w:hAnsiTheme="majorBidi" w:cs="B Nazanin"/>
                <w:bCs/>
              </w:rPr>
            </w:pP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>شدت روشنا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یی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در سطوح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که کارکنان مواد غذا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یی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با وسا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063B6D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  <w:lang w:bidi="fa-IR"/>
              </w:rPr>
              <w:t>ل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ت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063B6D">
              <w:rPr>
                <w:rStyle w:val="StyleComplexNazanin"/>
                <w:rFonts w:asciiTheme="majorBidi" w:hAnsiTheme="majorBidi" w:cs="B Nazanin" w:hint="eastAsia"/>
                <w:bCs/>
                <w:color w:val="FF0000"/>
                <w:rtl/>
                <w:lang w:bidi="fa-IR"/>
              </w:rPr>
              <w:t>ز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و برنده مانند چاقو، ساطور، دستگاه خردکن، چرخ گوشت، همزن و دستگاه برش، کار م</w:t>
            </w:r>
            <w:r w:rsidRPr="00063B6D">
              <w:rPr>
                <w:rStyle w:val="StyleComplexNazanin"/>
                <w:rFonts w:asciiTheme="majorBidi" w:hAnsiTheme="majorBidi" w:cs="B Nazanin" w:hint="cs"/>
                <w:bCs/>
                <w:color w:val="FF0000"/>
                <w:rtl/>
                <w:lang w:bidi="fa-IR"/>
              </w:rPr>
              <w:t>ی</w:t>
            </w:r>
            <w:r w:rsidRPr="00063B6D">
              <w:rPr>
                <w:rStyle w:val="StyleComplexNazanin"/>
                <w:rFonts w:asciiTheme="majorBidi" w:hAnsiTheme="majorBidi" w:cs="B Nazanin"/>
                <w:bCs/>
                <w:color w:val="FF0000"/>
                <w:rtl/>
                <w:lang w:bidi="fa-IR"/>
              </w:rPr>
              <w:t xml:space="preserve"> کنند</w:t>
            </w:r>
          </w:p>
        </w:tc>
      </w:tr>
      <w:tr w:rsidR="00161EA0" w:rsidRPr="00F74982" w:rsidTr="001C5921">
        <w:trPr>
          <w:cantSplit/>
        </w:trPr>
        <w:tc>
          <w:tcPr>
            <w:tcW w:w="794" w:type="dxa"/>
          </w:tcPr>
          <w:p w:rsidR="00161EA0" w:rsidRPr="00F7498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498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F7498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Pr="00F74982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ED394C" w:rsidRPr="00704ED2" w:rsidRDefault="00ED394C" w:rsidP="00ED394C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704ED2" w:rsidTr="00F10F5A">
        <w:trPr>
          <w:cantSplit/>
        </w:trPr>
        <w:tc>
          <w:tcPr>
            <w:tcW w:w="794" w:type="dxa"/>
          </w:tcPr>
          <w:p w:rsidR="00ED394C" w:rsidRPr="00704ED2" w:rsidRDefault="00ED394C" w:rsidP="00F10F5A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704ED2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04ED2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ED394C" w:rsidRPr="00704ED2" w:rsidTr="00F10F5A">
        <w:trPr>
          <w:cantSplit/>
        </w:trPr>
        <w:tc>
          <w:tcPr>
            <w:tcW w:w="794" w:type="dxa"/>
            <w:vAlign w:val="center"/>
          </w:tcPr>
          <w:p w:rsidR="00ED394C" w:rsidRPr="00704ED2" w:rsidRDefault="00ED394C" w:rsidP="002D614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D614A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:rsidR="00ED394C" w:rsidRPr="00704ED2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پسماندها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تول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درمان ب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کرونا در کدام طبقه بند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سماندها قرار م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رند؟</w:t>
            </w:r>
          </w:p>
        </w:tc>
      </w:tr>
      <w:tr w:rsidR="00ED394C" w:rsidRPr="00704ED2" w:rsidTr="00F10F5A">
        <w:trPr>
          <w:cantSplit/>
        </w:trPr>
        <w:tc>
          <w:tcPr>
            <w:tcW w:w="794" w:type="dxa"/>
          </w:tcPr>
          <w:p w:rsidR="00ED394C" w:rsidRPr="00704ED2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704ED2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</w:t>
            </w:r>
          </w:p>
        </w:tc>
      </w:tr>
      <w:tr w:rsidR="00ED394C" w:rsidRPr="00704ED2" w:rsidTr="00F10F5A">
        <w:trPr>
          <w:cantSplit/>
        </w:trPr>
        <w:tc>
          <w:tcPr>
            <w:tcW w:w="794" w:type="dxa"/>
          </w:tcPr>
          <w:p w:rsidR="00ED394C" w:rsidRPr="00704ED2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704ED2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دارو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</w:t>
            </w:r>
          </w:p>
        </w:tc>
      </w:tr>
      <w:tr w:rsidR="00ED394C" w:rsidRPr="00704ED2" w:rsidTr="00F10F5A">
        <w:trPr>
          <w:cantSplit/>
        </w:trPr>
        <w:tc>
          <w:tcPr>
            <w:tcW w:w="794" w:type="dxa"/>
          </w:tcPr>
          <w:p w:rsidR="00ED394C" w:rsidRPr="00704ED2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1732E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1732E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</w:p>
        </w:tc>
      </w:tr>
      <w:tr w:rsidR="00ED394C" w:rsidRPr="00704ED2" w:rsidTr="00F10F5A">
        <w:trPr>
          <w:cantSplit/>
        </w:trPr>
        <w:tc>
          <w:tcPr>
            <w:tcW w:w="794" w:type="dxa"/>
          </w:tcPr>
          <w:p w:rsidR="00ED394C" w:rsidRPr="00704ED2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704ED2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توتوکس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</w:t>
            </w:r>
          </w:p>
        </w:tc>
      </w:tr>
      <w:tr w:rsidR="00ED394C" w:rsidRPr="00704ED2" w:rsidTr="00F10F5A">
        <w:trPr>
          <w:cantSplit/>
        </w:trPr>
        <w:tc>
          <w:tcPr>
            <w:tcW w:w="794" w:type="dxa"/>
          </w:tcPr>
          <w:p w:rsidR="00ED394C" w:rsidRPr="00704ED2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704ED2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D394C" w:rsidRPr="00704ED2" w:rsidRDefault="00ED394C" w:rsidP="00ED394C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704ED2" w:rsidTr="00F10F5A">
        <w:trPr>
          <w:cantSplit/>
        </w:trPr>
        <w:tc>
          <w:tcPr>
            <w:tcW w:w="794" w:type="dxa"/>
          </w:tcPr>
          <w:p w:rsidR="00ED394C" w:rsidRPr="00704ED2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704ED2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04ED2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مارستانها</w:t>
            </w:r>
          </w:p>
        </w:tc>
      </w:tr>
      <w:tr w:rsidR="00ED394C" w:rsidRPr="00704ED2" w:rsidTr="00F10F5A">
        <w:trPr>
          <w:cantSplit/>
        </w:trPr>
        <w:tc>
          <w:tcPr>
            <w:tcW w:w="794" w:type="dxa"/>
            <w:vAlign w:val="center"/>
          </w:tcPr>
          <w:p w:rsidR="00ED394C" w:rsidRPr="00704ED2" w:rsidRDefault="00ED394C" w:rsidP="002D614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D614A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:rsidR="00ED394C" w:rsidRPr="00704ED2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محتوا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سرم ها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قند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نمک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چه روش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دفع م</w:t>
            </w: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04ED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رق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ق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ساز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محتوا با مقاد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اد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آب و تخل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آن در فاضلاب و قراردادن باتل خال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در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رق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ق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محتوا با مقاد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آب و تخل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آن در فاضلاب و قراردادن باتل خال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در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عاد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رق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ق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محتوا با مقاد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آب و تخل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آن در فاضلاب و قراردادن باتل خال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در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دارو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محتوا و باتل سرم در داخل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دارو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قرار داده شده  و تحو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ل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به شرکت مجاز مد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دارو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گردد</w:t>
            </w: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  <w:vAlign w:val="center"/>
          </w:tcPr>
          <w:p w:rsidR="00ED394C" w:rsidRPr="00ED394C" w:rsidRDefault="00ED394C" w:rsidP="00F10F5A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کدام جمله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صح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ح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است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قرار دادن 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سه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و سطل زرد در اتاق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بستر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عاد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و تحت نظر ممنوع است.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قرار دادن 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سطل زرد در اتاق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بستر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عاد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تحت نظر بلامانع است .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قرار دادن 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سطل زرد در اورژانس ممنوع است .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قرار دادن 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سطل زرد در بخش 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ممنوع است .</w:t>
            </w: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  <w:vAlign w:val="center"/>
          </w:tcPr>
          <w:p w:rsidR="00ED394C" w:rsidRPr="00ED394C" w:rsidRDefault="00ED394C" w:rsidP="00F10F5A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پسماند کدام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بخش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دسته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قرار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سوانح و سوختگ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داخل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اتاق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عمل،ا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زوله،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اتاق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عمل،ا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زوله،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ز،اورژانس،آزما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شگاه،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داخل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، سوانح و سوختگ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زوله،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ز،اورژانس،آزما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شگاه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داخل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، سوانح و سوختگ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زوله،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ز،اورژانس،بستر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عاد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  <w:vAlign w:val="center"/>
          </w:tcPr>
          <w:p w:rsidR="00ED394C" w:rsidRPr="00ED394C" w:rsidRDefault="00ED394C" w:rsidP="00F10F5A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در کدام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بخش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توان در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هر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safety box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قرار داد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CCU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  <w:proofErr w:type="gramStart"/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و 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PICU</w:t>
            </w:r>
            <w:proofErr w:type="gramEnd"/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، و بخش 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PICU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بخش 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زو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بخش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ژه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بخش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ژه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اتاق خونگ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CCU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بخش 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ژه،اتاق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زوله،اتاق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خونگ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،اتاق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عمل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  <w:vAlign w:val="center"/>
          </w:tcPr>
          <w:p w:rsidR="00ED394C" w:rsidRPr="00ED394C" w:rsidRDefault="00ED394C" w:rsidP="00F10F5A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در مورد طبقه بند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اصل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انواع پسماند در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کدام گز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صح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ح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عاد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،عفون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ز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و برنده،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و دارو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عاد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،عفون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برنده،سا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تو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توکس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سا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توتوکس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ک،راد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واکت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و،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برنده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دارو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,عاد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راد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واکت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و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ED39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شرا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نگهدار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انواع پسماند در اتاقک نگهدار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موقت به چه صورت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است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در ترول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جداگانه (در فضاها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جداگانه و ترال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رنگ بند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شده)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به وجود محل نگهدار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موقت در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نم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باشد.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به ترول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جداگانه وجود ندارد و فضا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جداگانه کاف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باشد .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محل نگهدار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موقت پسماند با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در خارج از مرکز تول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پسماند طراح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گردد.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ED39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تناوب 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ش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ولوز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دستگاه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 ساز توسط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چگونه است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روزانه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هفتگ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ماه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انه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متفاوت بر حسب نوع دستگاه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ED39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تناوب 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ش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ولوژ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دستگاهها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 ساز پسماند به روش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ستم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بخار با حرارت مرطوب کدام گز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در هر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کل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هفتگ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ماه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انه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سه ماهه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تناوب 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ش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ولوژ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دستگاهها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 ساز پسماند به روش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کدام گز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سه ماهه              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ماه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انه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روزانه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هفتگ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ش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کدام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دستگاهها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استفاده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شود ؟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دروکلاو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اتوکلاو           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حرارت خشک           </w:t>
            </w:r>
          </w:p>
        </w:tc>
      </w:tr>
      <w:tr w:rsidR="00ED394C" w:rsidRPr="00ED394C" w:rsidTr="00F10F5A">
        <w:trPr>
          <w:cantSplit/>
        </w:trPr>
        <w:tc>
          <w:tcPr>
            <w:tcW w:w="830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گندزدا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تناوب کال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براس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ون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دستگاهها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 ساز کدام گز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حداقل سال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انه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دوسال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کبار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شش ماه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کبار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سه سال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کبار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تناوب جمع آور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 از بخش ها چگونه با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همه روزه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در صورت لزوم چند بار در روز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روز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کبار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دوروز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کبار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روز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سه بار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جنس مورد تا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safety box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در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پلاست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مورد تا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به رنگ زرد با در قرمز رنگ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کاغذ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به رنگ زردو برچسب پسماند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فلز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با برچسب زرد رنگ و علامت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موارد الف و ب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Fonts w:ascii="Calibri" w:hAnsi="Calibri" w:cs="B Yagut"/>
                <w:b/>
                <w:rtl/>
              </w:rPr>
              <w:t>کنترل بهداشت مح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 w:hint="eastAsia"/>
                <w:b/>
                <w:rtl/>
              </w:rPr>
              <w:t>ط</w:t>
            </w:r>
            <w:r w:rsidR="009977BC" w:rsidRPr="009977BC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/>
                <w:b/>
                <w:rtl/>
              </w:rPr>
              <w:t xml:space="preserve"> وب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محاسبه حجم دستگاه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خطرساز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با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بر چه مبنا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انجام گردد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پسماند تول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براساس توز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روزانه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پسماند تول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براساس توز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مقطع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تعداد تخت مصوب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                     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تعداد تخت فعال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Fonts w:ascii="Calibri" w:hAnsi="Calibri" w:cs="B Yagut"/>
                <w:b/>
                <w:rtl/>
              </w:rPr>
              <w:t>کنترل بهداشت مح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 w:hint="eastAsia"/>
                <w:b/>
                <w:rtl/>
              </w:rPr>
              <w:t>ط</w:t>
            </w:r>
            <w:r w:rsidR="009977BC" w:rsidRPr="009977BC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/>
                <w:b/>
                <w:rtl/>
              </w:rPr>
              <w:t xml:space="preserve"> وب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بر اساس دستورالعمل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کسان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ساز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کدام بخش ها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توان تمام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عاد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را پسماند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تلق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کرد؟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اتاق عمل ها- اتاق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زوله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بخش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-بخش  داخل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بخش اورژانس و 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ز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- درمانگاه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آزما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شگاه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آ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وها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- درمانگاه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آزما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شگاه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- بخش اورژانس </w:t>
            </w:r>
            <w:r w:rsidRPr="00ED394C">
              <w:rPr>
                <w:rStyle w:val="StyleComplexNazanin"/>
                <w:rFonts w:ascii="Sakkal Majalla" w:hAnsi="Sakkal Majalla" w:cs="Sakkal Majalla" w:hint="cs"/>
                <w:b/>
                <w:bCs/>
                <w:color w:val="EE0000"/>
                <w:rtl/>
                <w:lang w:bidi="fa-IR"/>
              </w:rPr>
              <w:t>–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دی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ز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- اتاق عمل ها و اتاق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زوله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>نام آزمون:</w:t>
            </w:r>
            <w:r w:rsidRPr="00ED394C">
              <w:rPr>
                <w:b/>
                <w:rtl/>
              </w:rPr>
              <w:t xml:space="preserve"> </w:t>
            </w:r>
            <w:r w:rsidR="009977BC" w:rsidRPr="009977BC">
              <w:rPr>
                <w:rFonts w:ascii="Calibri" w:hAnsi="Calibri" w:cs="B Yagut"/>
                <w:b/>
                <w:rtl/>
              </w:rPr>
              <w:t>کنترل بهداشت مح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 w:hint="eastAsia"/>
                <w:b/>
                <w:rtl/>
              </w:rPr>
              <w:t>ط</w:t>
            </w:r>
            <w:r w:rsidR="009977BC" w:rsidRPr="009977BC">
              <w:rPr>
                <w:rFonts w:ascii="Calibri" w:hAnsi="Calibri" w:cs="B Yagut"/>
                <w:b/>
                <w:rtl/>
              </w:rPr>
              <w:t xml:space="preserve"> مراکز بهداشت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/>
                <w:b/>
                <w:rtl/>
              </w:rPr>
              <w:t xml:space="preserve"> و درمان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/>
                <w:b/>
                <w:rtl/>
              </w:rPr>
              <w:t xml:space="preserve"> وب</w:t>
            </w:r>
            <w:r w:rsidR="009977BC" w:rsidRPr="009977BC">
              <w:rPr>
                <w:rFonts w:ascii="Calibri" w:hAnsi="Calibri" w:cs="B Yagut" w:hint="cs"/>
                <w:b/>
                <w:rtl/>
              </w:rPr>
              <w:t>ی</w:t>
            </w:r>
            <w:r w:rsidR="009977BC" w:rsidRPr="009977BC">
              <w:rPr>
                <w:rFonts w:ascii="Calibri" w:hAnsi="Calibri" w:cs="B Yagut" w:hint="eastAsia"/>
                <w:b/>
                <w:rtl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روش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امحاء جفت در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کدام است؟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استفاده از زباله سوز استاندارد- دفن بهداشت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ذخ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ره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در اتاق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دارا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ستم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مبرد در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مارستان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انتقال به آرامستان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مرکز دفن پسماند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استفاده از چاهک با شرا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ط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بهداش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انتقال جفت به داخل چاهک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تمام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موارد</w:t>
            </w: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برا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بررس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صحت عملکرد دستگاهها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خطر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ساز پسماند از تست بوو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 چه تواتر زمان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استفاده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شود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هر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کل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روزانه بعد از شروع کار دستگاه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هفتگ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ماهانه</w:t>
            </w: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چه حجم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ظروف  وک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نگهدار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 با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پر شود تا اقدام به جمع آور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آنها انجام 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رد؟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دوم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سوم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سه چهارم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چکدام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دستگاهها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امحائ زباله تا چه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زان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داسپور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باکتر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ها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را غ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رفعال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نما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حداقل 6 کاهش لگار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تم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در 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10     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حداقل 10کاهش لگار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در 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6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حداقل 5کاهش لگار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در 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10         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حداقل 10 کاهش لگار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در 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5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ال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خال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واکسن کوو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19  تزر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ق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شده در کدام طبقه بند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 قرار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رند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 چه ظروف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جمع آور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گردند؟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- در 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زرد رنگ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عفون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- داخل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فت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باکس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- در 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قرمز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عاد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- در 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آب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منظور از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HHW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خطرناک صنعت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خطرناک کشاورز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خطرناک خانگ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همه موارد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کدام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گز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عوامل اصل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طبقه بند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تع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خطرناک محسوب نم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شوند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قابل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فساد پذ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قابل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اشتعال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قابل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خورندگ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قابل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واکنش ده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کدام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 مرطوب خورنده محسوب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شوند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پسماند با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PH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2 تا 5/12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پسماند با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PH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بالاتر از 10 و 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تر از 3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پسماند با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lang w:bidi="fa-IR"/>
              </w:rPr>
              <w:t>PH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پا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تر  از 2 و بالاتر  از 5/12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همه موارد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مقدار مفروض پسماند خطرناک خانگ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جر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ان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 جامد شهر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MSW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چند درصد است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5 درصد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10درصد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1/0 درصد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1 درصد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کدام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فلزات سنگ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ستم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عصب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سم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بوده و از نظر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EPA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حذف آن از مح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درجه اول اهم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قرار دارد؟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کروم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ج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وه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کادم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وم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سرب</w:t>
            </w: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ع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قابل اشتعال ( کلاس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Í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) به 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ع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گفته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شود که نقطه اشتعال آن کمتر از ........... درجه فارنها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100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80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150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120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جنس آسترها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غشا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 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HDPE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که برا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جلوگ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نفوذ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رابه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محل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دفن بکار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روند ،  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پل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ل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کلرا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سبک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پل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ل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کلرا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متراکم                 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پل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ات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لن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سبک               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پل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ات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لن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متراکم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قدرت نفوذ و مقدار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رابه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چند سال بعد از بسته شدن مکان دفن به سرعت کاهش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ابد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؟  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5 سال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10 سال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15 سال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20 سال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کدام دسته از آلا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نده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موجب نگران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ف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خاکستر باق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مانده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ناش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سوزاندن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MSW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کروم، ج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وه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، آلوم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کادم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وم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، سرب ، ج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وه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کادم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وم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، کروم ، سرب     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آهن ، سرب ، ج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وه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بر اساس مطالعات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USEPA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بزرگنر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منبع ج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وه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کادم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وم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MSW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کدام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مواد  آرا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وسا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ل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الکترون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باتر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خانگ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لامپ 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کدام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گروهها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بحث پردازش و جابجا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 در معرض خطر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شتر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قرار دارند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رفتگران مسئول جمع آور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پسماند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کارگران 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ستگاه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انتقال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مسئول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امور ادار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پشت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بان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موارد الف و ب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بر اساس قانون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RCRA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خطرناک خانگ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کدام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گروه قرار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رند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A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ab/>
              <w:t xml:space="preserve">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B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C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lang w:bidi="fa-IR"/>
              </w:rPr>
              <w:t>D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  <w:shd w:val="clear" w:color="auto" w:fill="auto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بر اساس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ستم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برچسب زن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USEPA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خطرناک با درجه سم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1 چه پ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ام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ا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علامت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بر 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برچسب وجود دارد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بدون علامت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وجه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خطر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هشدار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  <w:shd w:val="clear" w:color="auto" w:fill="auto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نظارت بر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خطرناک خانگ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کدام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مراحل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انجام پذ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تول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جمع آور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پردازش و باز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افت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دفع نها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همه موارد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  <w:shd w:val="clear" w:color="auto" w:fill="auto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برنامه 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آموزش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خصوص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خطرناک خانگ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شامل کدام مراحل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کاهش تول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استفاده مجدد  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باز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افت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، تصف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و دفع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همه موارد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  <w:shd w:val="clear" w:color="auto" w:fill="auto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ارجح تر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گز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در مد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خطرناک از نظر اقتصاد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ست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مح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کدام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موارد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باشد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کاهش در منبع تول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باز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افت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استفاده مجدد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به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نه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ستم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جمع آور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  <w:shd w:val="clear" w:color="auto" w:fill="auto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در کدام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از روشها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جمع آور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پسماندها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خطرناک خانگ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کنترل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شتر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رو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اجناس در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افت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، جداساز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فشرده ساز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آنها وجود دارد؟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ستم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جمع آور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ار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ستم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جمع آور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ثابت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در هر دو س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ستم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چکدام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  <w:shd w:val="clear" w:color="auto" w:fill="auto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آلودگ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آب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رزم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به ترک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بات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آل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فرار ( 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lang w:bidi="fa-IR"/>
              </w:rPr>
              <w:t>VOC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)  در محل 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دفن ازچه طر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ق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تواند اتفاق ب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افتد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حرکت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رابه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حرکت گازها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تول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تصف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ش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رابه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موارد الف و ب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</w:tbl>
    <w:p w:rsidR="00ED394C" w:rsidRPr="00ED394C" w:rsidRDefault="00ED394C" w:rsidP="00ED394C">
      <w:pPr>
        <w:pStyle w:val="a3"/>
        <w:rPr>
          <w:rStyle w:val="StyleComplexNazanin"/>
          <w:rFonts w:asciiTheme="majorBidi" w:hAnsiTheme="majorBidi" w:cs="B Nazanin"/>
          <w:b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D394C" w:rsidRPr="00ED394C" w:rsidTr="00F10F5A">
        <w:trPr>
          <w:cantSplit/>
        </w:trPr>
        <w:tc>
          <w:tcPr>
            <w:tcW w:w="794" w:type="dxa"/>
            <w:shd w:val="clear" w:color="auto" w:fill="auto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3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Fonts w:ascii="Calibri" w:hAnsi="Calibri" w:cs="B Yagut" w:hint="cs"/>
                <w:b/>
                <w:rtl/>
              </w:rPr>
              <w:t xml:space="preserve">نام آزمون: 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کنترل بهداشت مح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ط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مراکز بهداشت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 درمان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وب</w:t>
            </w:r>
            <w:r w:rsidR="009977BC" w:rsidRPr="009977B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="009977BC" w:rsidRPr="009977B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مارستانها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:rsidR="00ED394C" w:rsidRPr="00ED394C" w:rsidRDefault="00ED394C" w:rsidP="00F10F5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>از د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دگاه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خطر آتش سوز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کدام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 جزو خطرناک تر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ن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rtl/>
                <w:lang w:bidi="fa-IR"/>
              </w:rPr>
              <w:t>عات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محسوب م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  <w:t xml:space="preserve"> شوند ؟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عات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قابل اشتعال کلاس جهار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عات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قابل اشتعال کلاس دو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rtl/>
                <w:lang w:bidi="fa-IR"/>
              </w:rPr>
              <w:t>عات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قابل اشتعال کلاس سه         </w:t>
            </w:r>
          </w:p>
        </w:tc>
      </w:tr>
      <w:tr w:rsidR="00ED394C" w:rsidRPr="00ED394C" w:rsidTr="00F10F5A">
        <w:trPr>
          <w:cantSplit/>
        </w:trPr>
        <w:tc>
          <w:tcPr>
            <w:tcW w:w="794" w:type="dxa"/>
          </w:tcPr>
          <w:p w:rsidR="00ED394C" w:rsidRPr="00ED394C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</w:tcPr>
          <w:p w:rsidR="00ED394C" w:rsidRPr="00ED394C" w:rsidRDefault="00ED394C" w:rsidP="00F10F5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94C" w:rsidRPr="00ED394C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</w:pP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>ما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عات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قابل اشتعال کلاس </w:t>
            </w:r>
            <w:r w:rsidRPr="00ED394C">
              <w:rPr>
                <w:rStyle w:val="StyleComplexNazanin"/>
                <w:rFonts w:asciiTheme="majorBidi" w:hAnsiTheme="majorBidi" w:cs="B Nazanin" w:hint="cs"/>
                <w:b/>
                <w:bCs/>
                <w:color w:val="EE0000"/>
                <w:rtl/>
                <w:lang w:bidi="fa-IR"/>
              </w:rPr>
              <w:t>ی</w:t>
            </w:r>
            <w:r w:rsidRPr="00ED394C">
              <w:rPr>
                <w:rStyle w:val="StyleComplexNazanin"/>
                <w:rFonts w:asciiTheme="majorBidi" w:hAnsiTheme="majorBidi" w:cs="B Nazanin" w:hint="eastAsia"/>
                <w:b/>
                <w:bCs/>
                <w:color w:val="EE0000"/>
                <w:rtl/>
                <w:lang w:bidi="fa-IR"/>
              </w:rPr>
              <w:t>ک</w:t>
            </w:r>
            <w:r w:rsidRPr="00ED394C">
              <w:rPr>
                <w:rStyle w:val="StyleComplexNazanin"/>
                <w:rFonts w:asciiTheme="majorBidi" w:hAnsiTheme="majorBidi" w:cs="B Nazanin"/>
                <w:b/>
                <w:bCs/>
                <w:color w:val="EE0000"/>
                <w:rtl/>
                <w:lang w:bidi="fa-IR"/>
              </w:rPr>
              <w:t xml:space="preserve">    </w:t>
            </w:r>
          </w:p>
        </w:tc>
      </w:tr>
      <w:tr w:rsidR="00ED394C" w:rsidRPr="00704ED2" w:rsidTr="00F10F5A">
        <w:trPr>
          <w:cantSplit/>
        </w:trPr>
        <w:tc>
          <w:tcPr>
            <w:tcW w:w="794" w:type="dxa"/>
          </w:tcPr>
          <w:p w:rsidR="00ED394C" w:rsidRPr="00704ED2" w:rsidRDefault="00ED394C" w:rsidP="00F10F5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04ED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D394C" w:rsidRPr="00704ED2" w:rsidRDefault="00ED394C" w:rsidP="00F10F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D394C" w:rsidRPr="00704ED2" w:rsidRDefault="00ED394C" w:rsidP="00ED394C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ED394C" w:rsidRPr="00704ED2" w:rsidRDefault="00ED394C" w:rsidP="00ED394C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362C71" w:rsidRPr="00F7498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 w:hint="cs"/>
          <w:rtl/>
          <w:lang w:bidi="fa-IR"/>
        </w:rPr>
      </w:pPr>
    </w:p>
    <w:sectPr w:rsidR="00362C71" w:rsidRPr="00F74982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56DA" w:rsidRDefault="009256DA">
      <w:r>
        <w:separator/>
      </w:r>
    </w:p>
  </w:endnote>
  <w:endnote w:type="continuationSeparator" w:id="0">
    <w:p w:rsidR="009256DA" w:rsidRDefault="0092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2 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09B6" w:rsidRDefault="00D50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09B6" w:rsidRPr="001F3A0F" w:rsidRDefault="00D509B6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5D19A0">
      <w:rPr>
        <w:rStyle w:val="PageNumber"/>
        <w:rFonts w:cs="B Nazanin"/>
        <w:noProof/>
        <w:sz w:val="20"/>
        <w:szCs w:val="20"/>
        <w:rtl/>
      </w:rPr>
      <w:t>15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09B6" w:rsidRDefault="00D50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56DA" w:rsidRDefault="009256DA">
      <w:r>
        <w:separator/>
      </w:r>
    </w:p>
  </w:footnote>
  <w:footnote w:type="continuationSeparator" w:id="0">
    <w:p w:rsidR="009256DA" w:rsidRDefault="00925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09B6" w:rsidRDefault="00D50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09B6" w:rsidRPr="006D36FD" w:rsidRDefault="00E22647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3588AAD" wp14:editId="36CCD9B4">
              <wp:simplePos x="0" y="0"/>
              <wp:positionH relativeFrom="column">
                <wp:posOffset>-302260</wp:posOffset>
              </wp:positionH>
              <wp:positionV relativeFrom="paragraph">
                <wp:posOffset>-107315</wp:posOffset>
              </wp:positionV>
              <wp:extent cx="342900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9B6" w:rsidRPr="005937FB" w:rsidRDefault="00D509B6" w:rsidP="00E1698C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E22647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کنترل بهداشتی در مراکز بهداشتی و درمانی </w:t>
                          </w:r>
                          <w:r w:rsidR="00986CBE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88AA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-23.8pt;margin-top:-8.45pt;width:270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" filled="f" stroked="f">
              <v:textbox>
                <w:txbxContent>
                  <w:p w:rsidR="00D509B6" w:rsidRPr="005937FB" w:rsidRDefault="00D509B6" w:rsidP="00E1698C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E22647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کنترل بهداشتی در مراکز بهداشتی و درمانی </w:t>
                    </w:r>
                    <w:r w:rsidR="00986CBE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1404</w:t>
                    </w:r>
                  </w:p>
                </w:txbxContent>
              </v:textbox>
            </v:shape>
          </w:pict>
        </mc:Fallback>
      </mc:AlternateContent>
    </w:r>
    <w:r w:rsidR="00D509B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9D1548" wp14:editId="364655DB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9B6" w:rsidRPr="00453C31" w:rsidRDefault="00D509B6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9D1548" id="Text Box 22" o:spid="_x0000_s1027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" filled="f" stroked="f">
              <v:textbox>
                <w:txbxContent>
                  <w:p w:rsidR="00D509B6" w:rsidRPr="00453C31" w:rsidRDefault="00D509B6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 w:rsidR="00D509B6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C89379" wp14:editId="08CE74EF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9B6" w:rsidRPr="005937FB" w:rsidRDefault="00D509B6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 w:rsidR="00E22647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:rsidR="00D509B6" w:rsidRPr="005937FB" w:rsidRDefault="00D509B6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 w:rsidR="00E22647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 w:rsidR="00D509B6"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3689E8E" wp14:editId="0F97B476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 w:rsidR="00D509B6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F2C48B" wp14:editId="016AF2C0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D509B6" w:rsidRDefault="00D509B6">
                          <w:pPr>
                            <w:rPr>
                              <w:rtl/>
                            </w:rPr>
                          </w:pPr>
                        </w:p>
                        <w:p w:rsidR="00986CBE" w:rsidRDefault="00986CBE">
                          <w:pPr>
                            <w:rPr>
                              <w:rtl/>
                            </w:rPr>
                          </w:pPr>
                        </w:p>
                        <w:p w:rsidR="00986CBE" w:rsidRDefault="00986CB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9F2C48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:rsidR="00D509B6" w:rsidRDefault="00D509B6">
                    <w:pPr>
                      <w:rPr>
                        <w:rtl/>
                      </w:rPr>
                    </w:pPr>
                  </w:p>
                  <w:p w:rsidR="00986CBE" w:rsidRDefault="00986CBE">
                    <w:pPr>
                      <w:rPr>
                        <w:rtl/>
                      </w:rPr>
                    </w:pPr>
                  </w:p>
                  <w:p w:rsidR="00986CBE" w:rsidRDefault="00986CBE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09B6" w:rsidRDefault="00D50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F59C0"/>
    <w:multiLevelType w:val="hybridMultilevel"/>
    <w:tmpl w:val="B496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727269321">
    <w:abstractNumId w:val="0"/>
  </w:num>
  <w:num w:numId="2" w16cid:durableId="418985654">
    <w:abstractNumId w:val="2"/>
  </w:num>
  <w:num w:numId="3" w16cid:durableId="18444737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2207D"/>
    <w:rsid w:val="000243F2"/>
    <w:rsid w:val="00026847"/>
    <w:rsid w:val="00034C30"/>
    <w:rsid w:val="00061D21"/>
    <w:rsid w:val="00063B6D"/>
    <w:rsid w:val="00066CE0"/>
    <w:rsid w:val="00072457"/>
    <w:rsid w:val="00075C78"/>
    <w:rsid w:val="0007792B"/>
    <w:rsid w:val="000808FE"/>
    <w:rsid w:val="0009794A"/>
    <w:rsid w:val="000A1C98"/>
    <w:rsid w:val="000A7996"/>
    <w:rsid w:val="000B0F5C"/>
    <w:rsid w:val="000C1F49"/>
    <w:rsid w:val="000E4D0A"/>
    <w:rsid w:val="000F71BD"/>
    <w:rsid w:val="0010403B"/>
    <w:rsid w:val="00104FC7"/>
    <w:rsid w:val="001218DE"/>
    <w:rsid w:val="00123FCA"/>
    <w:rsid w:val="00136295"/>
    <w:rsid w:val="00136DA6"/>
    <w:rsid w:val="00141165"/>
    <w:rsid w:val="00143380"/>
    <w:rsid w:val="001517D6"/>
    <w:rsid w:val="00161EA0"/>
    <w:rsid w:val="00166EA4"/>
    <w:rsid w:val="001712CC"/>
    <w:rsid w:val="00173A95"/>
    <w:rsid w:val="00174532"/>
    <w:rsid w:val="001931C2"/>
    <w:rsid w:val="00194F6A"/>
    <w:rsid w:val="001A71CD"/>
    <w:rsid w:val="001C5921"/>
    <w:rsid w:val="001D6CF9"/>
    <w:rsid w:val="001F3A0F"/>
    <w:rsid w:val="00225D4A"/>
    <w:rsid w:val="00240F7F"/>
    <w:rsid w:val="0025122B"/>
    <w:rsid w:val="002560AB"/>
    <w:rsid w:val="00267CC7"/>
    <w:rsid w:val="00280825"/>
    <w:rsid w:val="002B0F4E"/>
    <w:rsid w:val="002C3C64"/>
    <w:rsid w:val="002D0C81"/>
    <w:rsid w:val="002D2570"/>
    <w:rsid w:val="002D614A"/>
    <w:rsid w:val="002E069A"/>
    <w:rsid w:val="002E4DC9"/>
    <w:rsid w:val="002E7A32"/>
    <w:rsid w:val="002F3DEC"/>
    <w:rsid w:val="00305037"/>
    <w:rsid w:val="00307E50"/>
    <w:rsid w:val="00312AC6"/>
    <w:rsid w:val="003148D4"/>
    <w:rsid w:val="0033484B"/>
    <w:rsid w:val="00340F6E"/>
    <w:rsid w:val="003514BE"/>
    <w:rsid w:val="00362C71"/>
    <w:rsid w:val="0036409D"/>
    <w:rsid w:val="00364F9E"/>
    <w:rsid w:val="00374FD1"/>
    <w:rsid w:val="003A6A83"/>
    <w:rsid w:val="003E54ED"/>
    <w:rsid w:val="003E5A9E"/>
    <w:rsid w:val="003E5CD3"/>
    <w:rsid w:val="003F434C"/>
    <w:rsid w:val="00407EE6"/>
    <w:rsid w:val="0041029E"/>
    <w:rsid w:val="0041074F"/>
    <w:rsid w:val="00414E79"/>
    <w:rsid w:val="00423CF0"/>
    <w:rsid w:val="004447FA"/>
    <w:rsid w:val="00450F3A"/>
    <w:rsid w:val="00453C31"/>
    <w:rsid w:val="004705F3"/>
    <w:rsid w:val="0047099D"/>
    <w:rsid w:val="00470C96"/>
    <w:rsid w:val="00471789"/>
    <w:rsid w:val="00472477"/>
    <w:rsid w:val="0047662B"/>
    <w:rsid w:val="0048340C"/>
    <w:rsid w:val="00496441"/>
    <w:rsid w:val="004964B4"/>
    <w:rsid w:val="004A340F"/>
    <w:rsid w:val="004B0372"/>
    <w:rsid w:val="004B62CD"/>
    <w:rsid w:val="004C0ABB"/>
    <w:rsid w:val="004D2F11"/>
    <w:rsid w:val="004E557F"/>
    <w:rsid w:val="004E6059"/>
    <w:rsid w:val="0050174A"/>
    <w:rsid w:val="00501BC3"/>
    <w:rsid w:val="00510E7A"/>
    <w:rsid w:val="005110C8"/>
    <w:rsid w:val="00516286"/>
    <w:rsid w:val="00540F0D"/>
    <w:rsid w:val="005460F2"/>
    <w:rsid w:val="005463D3"/>
    <w:rsid w:val="00572B29"/>
    <w:rsid w:val="0059285E"/>
    <w:rsid w:val="005937FB"/>
    <w:rsid w:val="0059665B"/>
    <w:rsid w:val="00597025"/>
    <w:rsid w:val="005A26E6"/>
    <w:rsid w:val="005B352D"/>
    <w:rsid w:val="005C4E45"/>
    <w:rsid w:val="005D19A0"/>
    <w:rsid w:val="005E213A"/>
    <w:rsid w:val="005F3B00"/>
    <w:rsid w:val="006227E8"/>
    <w:rsid w:val="00624C3D"/>
    <w:rsid w:val="00630F76"/>
    <w:rsid w:val="0063236F"/>
    <w:rsid w:val="0063391A"/>
    <w:rsid w:val="00656630"/>
    <w:rsid w:val="00664F5C"/>
    <w:rsid w:val="006739AD"/>
    <w:rsid w:val="00676611"/>
    <w:rsid w:val="006832B6"/>
    <w:rsid w:val="00695D7A"/>
    <w:rsid w:val="006B0676"/>
    <w:rsid w:val="006C45A5"/>
    <w:rsid w:val="006D36FD"/>
    <w:rsid w:val="00700CA3"/>
    <w:rsid w:val="007035AC"/>
    <w:rsid w:val="00715118"/>
    <w:rsid w:val="00730DC0"/>
    <w:rsid w:val="00731392"/>
    <w:rsid w:val="00732AC7"/>
    <w:rsid w:val="00743CE9"/>
    <w:rsid w:val="00752BA7"/>
    <w:rsid w:val="0075424C"/>
    <w:rsid w:val="0076020B"/>
    <w:rsid w:val="00776D30"/>
    <w:rsid w:val="0078092C"/>
    <w:rsid w:val="00786E99"/>
    <w:rsid w:val="00797D4F"/>
    <w:rsid w:val="007C16AC"/>
    <w:rsid w:val="007C3CCA"/>
    <w:rsid w:val="007C42E8"/>
    <w:rsid w:val="007D1F63"/>
    <w:rsid w:val="007E0865"/>
    <w:rsid w:val="007E1F29"/>
    <w:rsid w:val="007F516F"/>
    <w:rsid w:val="00805D0A"/>
    <w:rsid w:val="00813B33"/>
    <w:rsid w:val="008204B2"/>
    <w:rsid w:val="00847B11"/>
    <w:rsid w:val="0085186B"/>
    <w:rsid w:val="008561E6"/>
    <w:rsid w:val="008613EF"/>
    <w:rsid w:val="00862682"/>
    <w:rsid w:val="00872B77"/>
    <w:rsid w:val="00880240"/>
    <w:rsid w:val="0089421B"/>
    <w:rsid w:val="008963FB"/>
    <w:rsid w:val="008A1EC0"/>
    <w:rsid w:val="008B26AC"/>
    <w:rsid w:val="008B72A1"/>
    <w:rsid w:val="008C0642"/>
    <w:rsid w:val="008C28E7"/>
    <w:rsid w:val="008D0FBC"/>
    <w:rsid w:val="008D49C9"/>
    <w:rsid w:val="008E05BD"/>
    <w:rsid w:val="00902032"/>
    <w:rsid w:val="00913D4C"/>
    <w:rsid w:val="009256DA"/>
    <w:rsid w:val="00932DDA"/>
    <w:rsid w:val="00933636"/>
    <w:rsid w:val="00970691"/>
    <w:rsid w:val="00974178"/>
    <w:rsid w:val="00974D20"/>
    <w:rsid w:val="009752E7"/>
    <w:rsid w:val="009807C9"/>
    <w:rsid w:val="00986CBE"/>
    <w:rsid w:val="00994163"/>
    <w:rsid w:val="009977BC"/>
    <w:rsid w:val="009B24FF"/>
    <w:rsid w:val="009C5C3D"/>
    <w:rsid w:val="009C6D9D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26037"/>
    <w:rsid w:val="00A32D2F"/>
    <w:rsid w:val="00A3569F"/>
    <w:rsid w:val="00A40BCF"/>
    <w:rsid w:val="00A40E1D"/>
    <w:rsid w:val="00A442F4"/>
    <w:rsid w:val="00A44826"/>
    <w:rsid w:val="00A46E56"/>
    <w:rsid w:val="00A511A3"/>
    <w:rsid w:val="00A572DC"/>
    <w:rsid w:val="00A62ED9"/>
    <w:rsid w:val="00A67F7E"/>
    <w:rsid w:val="00A75804"/>
    <w:rsid w:val="00A83656"/>
    <w:rsid w:val="00A9167F"/>
    <w:rsid w:val="00AA15AE"/>
    <w:rsid w:val="00AC6DD7"/>
    <w:rsid w:val="00AD0A79"/>
    <w:rsid w:val="00AD1158"/>
    <w:rsid w:val="00AD2465"/>
    <w:rsid w:val="00AE7B0B"/>
    <w:rsid w:val="00AF763F"/>
    <w:rsid w:val="00AF76D9"/>
    <w:rsid w:val="00B127B2"/>
    <w:rsid w:val="00B512BA"/>
    <w:rsid w:val="00B91DD1"/>
    <w:rsid w:val="00B93860"/>
    <w:rsid w:val="00BC1A66"/>
    <w:rsid w:val="00BC6CCB"/>
    <w:rsid w:val="00BD1B4C"/>
    <w:rsid w:val="00BD4F5A"/>
    <w:rsid w:val="00BE60E2"/>
    <w:rsid w:val="00C007B1"/>
    <w:rsid w:val="00C0462F"/>
    <w:rsid w:val="00C05DC6"/>
    <w:rsid w:val="00C10FC5"/>
    <w:rsid w:val="00C13B4C"/>
    <w:rsid w:val="00C219CA"/>
    <w:rsid w:val="00C25E1C"/>
    <w:rsid w:val="00C33159"/>
    <w:rsid w:val="00C3332F"/>
    <w:rsid w:val="00C34B4E"/>
    <w:rsid w:val="00C350B5"/>
    <w:rsid w:val="00C36039"/>
    <w:rsid w:val="00C45620"/>
    <w:rsid w:val="00C604EF"/>
    <w:rsid w:val="00C6253A"/>
    <w:rsid w:val="00C733EB"/>
    <w:rsid w:val="00C80A8F"/>
    <w:rsid w:val="00CA2887"/>
    <w:rsid w:val="00CA41BE"/>
    <w:rsid w:val="00CC7B97"/>
    <w:rsid w:val="00CD498F"/>
    <w:rsid w:val="00CF2D15"/>
    <w:rsid w:val="00D03C49"/>
    <w:rsid w:val="00D07B8C"/>
    <w:rsid w:val="00D509B6"/>
    <w:rsid w:val="00D60ACE"/>
    <w:rsid w:val="00D60DB2"/>
    <w:rsid w:val="00D644E5"/>
    <w:rsid w:val="00D83D6C"/>
    <w:rsid w:val="00D869DC"/>
    <w:rsid w:val="00D87F2E"/>
    <w:rsid w:val="00D91CF5"/>
    <w:rsid w:val="00D92B29"/>
    <w:rsid w:val="00D93609"/>
    <w:rsid w:val="00D95FC5"/>
    <w:rsid w:val="00D97F35"/>
    <w:rsid w:val="00DA0A0E"/>
    <w:rsid w:val="00DA6CEC"/>
    <w:rsid w:val="00DB6F73"/>
    <w:rsid w:val="00DD6B36"/>
    <w:rsid w:val="00E1698C"/>
    <w:rsid w:val="00E20861"/>
    <w:rsid w:val="00E22647"/>
    <w:rsid w:val="00E23C39"/>
    <w:rsid w:val="00E4791B"/>
    <w:rsid w:val="00E625E8"/>
    <w:rsid w:val="00E649A3"/>
    <w:rsid w:val="00E850E7"/>
    <w:rsid w:val="00E86D60"/>
    <w:rsid w:val="00E921FB"/>
    <w:rsid w:val="00EB7673"/>
    <w:rsid w:val="00EC2EF5"/>
    <w:rsid w:val="00ED394C"/>
    <w:rsid w:val="00ED5B61"/>
    <w:rsid w:val="00EF5619"/>
    <w:rsid w:val="00F04E33"/>
    <w:rsid w:val="00F1037A"/>
    <w:rsid w:val="00F37BDF"/>
    <w:rsid w:val="00F410CC"/>
    <w:rsid w:val="00F426A4"/>
    <w:rsid w:val="00F652D8"/>
    <w:rsid w:val="00F74982"/>
    <w:rsid w:val="00F8336B"/>
    <w:rsid w:val="00F84E4C"/>
    <w:rsid w:val="00F87B18"/>
    <w:rsid w:val="00F90451"/>
    <w:rsid w:val="00FA0234"/>
    <w:rsid w:val="00FA6D61"/>
    <w:rsid w:val="00FD484B"/>
    <w:rsid w:val="00FE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4F553B00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link w:val="HeaderChar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5A26E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ED394C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D39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DCC3F-AA2C-41D8-ACFF-294026E1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21</TotalTime>
  <Pages>31</Pages>
  <Words>5195</Words>
  <Characters>29617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34743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Ali Chavoshbashi</cp:lastModifiedBy>
  <cp:revision>6</cp:revision>
  <cp:lastPrinted>1900-12-31T19:30:00Z</cp:lastPrinted>
  <dcterms:created xsi:type="dcterms:W3CDTF">2025-06-16T08:48:00Z</dcterms:created>
  <dcterms:modified xsi:type="dcterms:W3CDTF">2025-06-17T02:37:00Z</dcterms:modified>
</cp:coreProperties>
</file>